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080" w:type="dxa"/>
        <w:tblLook w:val="04A0" w:firstRow="1" w:lastRow="0" w:firstColumn="1" w:lastColumn="0" w:noHBand="0" w:noVBand="1"/>
      </w:tblPr>
      <w:tblGrid>
        <w:gridCol w:w="10080"/>
      </w:tblGrid>
      <w:tr w:rsidR="00E12E3C" w:rsidRPr="004E09AF" w14:paraId="00C93505" w14:textId="77777777" w:rsidTr="003364FE">
        <w:tc>
          <w:tcPr>
            <w:tcW w:w="10080" w:type="dxa"/>
            <w:shd w:val="clear" w:color="auto" w:fill="auto"/>
          </w:tcPr>
          <w:p w14:paraId="38932A44" w14:textId="77777777" w:rsidR="00E12E3C" w:rsidRPr="004E09AF" w:rsidRDefault="00E12E3C" w:rsidP="003364FE">
            <w:pPr>
              <w:pStyle w:val="PGPText"/>
            </w:pPr>
            <w:bookmarkStart w:id="0" w:name="_GoBack"/>
            <w:bookmarkEnd w:id="0"/>
          </w:p>
        </w:tc>
      </w:tr>
      <w:tr w:rsidR="00E12E3C" w:rsidRPr="004E09AF" w14:paraId="01C75B88" w14:textId="77777777" w:rsidTr="003364FE">
        <w:tc>
          <w:tcPr>
            <w:tcW w:w="10080" w:type="dxa"/>
            <w:shd w:val="clear" w:color="auto" w:fill="auto"/>
          </w:tcPr>
          <w:tbl>
            <w:tblPr>
              <w:tblW w:w="0" w:type="auto"/>
              <w:tblLook w:val="01E0" w:firstRow="1" w:lastRow="1" w:firstColumn="1" w:lastColumn="1" w:noHBand="0" w:noVBand="0"/>
            </w:tblPr>
            <w:tblGrid>
              <w:gridCol w:w="5076"/>
            </w:tblGrid>
            <w:tr w:rsidR="00E12E3C" w:rsidRPr="004E09AF" w14:paraId="21BB6358" w14:textId="77777777" w:rsidTr="003364FE">
              <w:tc>
                <w:tcPr>
                  <w:tcW w:w="4308" w:type="dxa"/>
                  <w:vAlign w:val="bottom"/>
                </w:tcPr>
                <w:p w14:paraId="4203AAC7" w14:textId="77777777" w:rsidR="00E12E3C" w:rsidRPr="004E09AF" w:rsidRDefault="00E12E3C" w:rsidP="003364FE">
                  <w:pPr>
                    <w:pStyle w:val="zPGPCoverPageGraphic"/>
                  </w:pPr>
                  <w:r>
                    <w:rPr>
                      <w:noProof/>
                    </w:rPr>
                    <w:drawing>
                      <wp:inline distT="0" distB="0" distL="0" distR="0" wp14:anchorId="5CAE65CB" wp14:editId="2984002D">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2CDEFE1D" w14:textId="77777777" w:rsidR="00E12E3C" w:rsidRPr="004E09AF" w:rsidRDefault="00E12E3C" w:rsidP="003364FE">
            <w:pPr>
              <w:pStyle w:val="PGPText"/>
            </w:pPr>
          </w:p>
        </w:tc>
      </w:tr>
      <w:tr w:rsidR="00E12E3C" w:rsidRPr="004E09AF" w14:paraId="570BB058" w14:textId="77777777" w:rsidTr="003364FE">
        <w:trPr>
          <w:trHeight w:val="1152"/>
        </w:trPr>
        <w:tc>
          <w:tcPr>
            <w:tcW w:w="10080" w:type="dxa"/>
            <w:shd w:val="clear" w:color="auto" w:fill="auto"/>
          </w:tcPr>
          <w:p w14:paraId="580F1E56" w14:textId="77777777" w:rsidR="00E12E3C" w:rsidRPr="004E09AF" w:rsidRDefault="00E12E3C" w:rsidP="003364FE">
            <w:pPr>
              <w:pStyle w:val="PGPText"/>
            </w:pPr>
          </w:p>
        </w:tc>
      </w:tr>
      <w:tr w:rsidR="00E12E3C" w:rsidRPr="00BF4A28" w14:paraId="1D2AC84F" w14:textId="77777777" w:rsidTr="003364FE">
        <w:trPr>
          <w:trHeight w:val="3888"/>
        </w:trPr>
        <w:tc>
          <w:tcPr>
            <w:tcW w:w="10080" w:type="dxa"/>
            <w:shd w:val="clear" w:color="auto" w:fill="auto"/>
            <w:vAlign w:val="center"/>
          </w:tcPr>
          <w:p w14:paraId="76790E69" w14:textId="77777777" w:rsidR="00E12E3C" w:rsidRPr="00BF4A28" w:rsidRDefault="00614DE9" w:rsidP="00614DE9">
            <w:pPr>
              <w:pStyle w:val="PGPProgramName"/>
              <w:jc w:val="center"/>
            </w:pPr>
            <w:r w:rsidRPr="00BF4A28">
              <w:t>Generate Differentiated Insights Through Better Discovery, Questioning, and Influencing</w:t>
            </w:r>
          </w:p>
        </w:tc>
      </w:tr>
      <w:tr w:rsidR="00BD15A4" w:rsidRPr="00BD15A4" w14:paraId="4E4DDC46" w14:textId="77777777" w:rsidTr="003364FE">
        <w:trPr>
          <w:trHeight w:val="720"/>
        </w:trPr>
        <w:tc>
          <w:tcPr>
            <w:tcW w:w="10080" w:type="dxa"/>
            <w:shd w:val="clear" w:color="auto" w:fill="002868"/>
            <w:vAlign w:val="center"/>
          </w:tcPr>
          <w:p w14:paraId="0D534369" w14:textId="77777777" w:rsidR="00E12E3C" w:rsidRPr="00BD15A4" w:rsidRDefault="00E12E3C" w:rsidP="00BD15A4">
            <w:pPr>
              <w:pStyle w:val="Heading3"/>
              <w:jc w:val="center"/>
              <w:rPr>
                <w:color w:val="FFFFFF" w:themeColor="background1"/>
                <w:sz w:val="72"/>
              </w:rPr>
            </w:pPr>
            <w:r w:rsidRPr="00BD15A4">
              <w:rPr>
                <w:color w:val="FFFFFF" w:themeColor="background1"/>
                <w:sz w:val="72"/>
              </w:rPr>
              <w:t>Learner Workbook</w:t>
            </w:r>
          </w:p>
        </w:tc>
      </w:tr>
      <w:tr w:rsidR="00E12E3C" w:rsidRPr="004822C3" w14:paraId="13BD222C" w14:textId="77777777" w:rsidTr="003364FE">
        <w:tc>
          <w:tcPr>
            <w:tcW w:w="10080" w:type="dxa"/>
            <w:shd w:val="clear" w:color="auto" w:fill="auto"/>
          </w:tcPr>
          <w:p w14:paraId="1C084E10" w14:textId="77777777" w:rsidR="00E12E3C" w:rsidRDefault="00E12E3C" w:rsidP="003364FE">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05A76D1F" w14:textId="456B61F7" w:rsidR="00E12E3C" w:rsidRDefault="00E12E3C" w:rsidP="00E12E3C">
            <w:pPr>
              <w:pStyle w:val="PGPText"/>
              <w:numPr>
                <w:ilvl w:val="0"/>
                <w:numId w:val="15"/>
              </w:numPr>
              <w:spacing w:before="60" w:after="120"/>
              <w:rPr>
                <w:sz w:val="36"/>
              </w:rPr>
            </w:pPr>
            <w:r>
              <w:rPr>
                <w:sz w:val="36"/>
              </w:rPr>
              <w:t>W</w:t>
            </w:r>
            <w:r w:rsidRPr="004822C3">
              <w:rPr>
                <w:sz w:val="36"/>
              </w:rPr>
              <w:t>ith a keyboard</w:t>
            </w:r>
            <w:r>
              <w:rPr>
                <w:sz w:val="36"/>
              </w:rPr>
              <w:t xml:space="preserve"> (as a Word document);</w:t>
            </w:r>
            <w:r w:rsidR="00A23336">
              <w:rPr>
                <w:sz w:val="36"/>
              </w:rPr>
              <w:t xml:space="preserve"> </w:t>
            </w:r>
            <w:r>
              <w:rPr>
                <w:sz w:val="36"/>
              </w:rPr>
              <w:t>or</w:t>
            </w:r>
          </w:p>
          <w:p w14:paraId="0311DF4F" w14:textId="77777777" w:rsidR="00E12E3C" w:rsidRPr="004822C3" w:rsidRDefault="00E12E3C" w:rsidP="00E12E3C">
            <w:pPr>
              <w:pStyle w:val="PGPText"/>
              <w:numPr>
                <w:ilvl w:val="0"/>
                <w:numId w:val="15"/>
              </w:numPr>
              <w:spacing w:before="60" w:after="120"/>
              <w:rPr>
                <w:sz w:val="36"/>
              </w:rPr>
            </w:pPr>
            <w:r w:rsidRPr="004822C3">
              <w:rPr>
                <w:sz w:val="36"/>
              </w:rPr>
              <w:t>With pen (as a hard copy)</w:t>
            </w:r>
          </w:p>
          <w:p w14:paraId="5FB09125" w14:textId="77777777" w:rsidR="00E12E3C" w:rsidRPr="004822C3" w:rsidRDefault="00E12E3C" w:rsidP="003364FE">
            <w:pPr>
              <w:pStyle w:val="PGPText"/>
              <w:rPr>
                <w:sz w:val="36"/>
              </w:rPr>
            </w:pPr>
          </w:p>
        </w:tc>
      </w:tr>
      <w:tr w:rsidR="00E12E3C" w:rsidRPr="003F4C41" w14:paraId="4D413886" w14:textId="77777777" w:rsidTr="003364FE">
        <w:trPr>
          <w:trHeight w:val="1872"/>
        </w:trPr>
        <w:tc>
          <w:tcPr>
            <w:tcW w:w="10080" w:type="dxa"/>
            <w:shd w:val="clear" w:color="auto" w:fill="auto"/>
          </w:tcPr>
          <w:p w14:paraId="59D4A16A" w14:textId="77777777" w:rsidR="00E12E3C" w:rsidRPr="003F4C41" w:rsidRDefault="00E12E3C" w:rsidP="003364FE">
            <w:pPr>
              <w:pStyle w:val="PGPText"/>
            </w:pPr>
          </w:p>
        </w:tc>
      </w:tr>
      <w:tr w:rsidR="00E12E3C" w:rsidRPr="004822C3" w14:paraId="6EC1BBF4" w14:textId="77777777" w:rsidTr="003364FE">
        <w:tc>
          <w:tcPr>
            <w:tcW w:w="10080" w:type="dxa"/>
            <w:shd w:val="clear" w:color="auto" w:fill="auto"/>
          </w:tcPr>
          <w:p w14:paraId="5A223E6D" w14:textId="77777777" w:rsidR="00E12E3C" w:rsidRPr="004C5540" w:rsidRDefault="00E12E3C" w:rsidP="003364FE">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1954701C" w14:textId="77777777" w:rsidR="00E12E3C" w:rsidRDefault="00E12E3C" w:rsidP="00E12E3C">
      <w:pPr>
        <w:pStyle w:val="PGPText"/>
      </w:pPr>
    </w:p>
    <w:p w14:paraId="575DAE5F" w14:textId="77777777" w:rsidR="00E12E3C" w:rsidRDefault="00E12E3C" w:rsidP="00E12E3C">
      <w:pPr>
        <w:pStyle w:val="PGPText"/>
      </w:pPr>
    </w:p>
    <w:p w14:paraId="3FF7684D" w14:textId="77777777" w:rsidR="00E12E3C" w:rsidRDefault="00E12E3C" w:rsidP="00E12E3C">
      <w:r>
        <w:br w:type="page"/>
      </w:r>
    </w:p>
    <w:p w14:paraId="11691A22" w14:textId="77777777" w:rsidR="00E12E3C" w:rsidRDefault="00E12E3C" w:rsidP="00E12E3C">
      <w:pPr>
        <w:pStyle w:val="PGPText"/>
      </w:pPr>
    </w:p>
    <w:p w14:paraId="081C3AC2" w14:textId="72ECE077" w:rsidR="00E12E3C" w:rsidRPr="00B70B96" w:rsidRDefault="007F3098" w:rsidP="00E12E3C">
      <w:pPr>
        <w:pStyle w:val="PGPLessonNameContinued"/>
        <w:jc w:val="left"/>
      </w:pPr>
      <w:fldSimple w:instr=" STYLEREF &quot;PGP Program Name&quot; \* MERGEFORMAT ">
        <w:r w:rsidR="00D421C3">
          <w:t>Generate Differentiated Insights Through Better Discovery, Questioning, and Influencing</w:t>
        </w:r>
      </w:fldSimple>
    </w:p>
    <w:p w14:paraId="3E06E4FE" w14:textId="77777777" w:rsidR="00E12E3C" w:rsidRDefault="00E12E3C" w:rsidP="00E12E3C">
      <w:pPr>
        <w:pStyle w:val="PGPRevisionDate"/>
      </w:pPr>
    </w:p>
    <w:tbl>
      <w:tblPr>
        <w:tblW w:w="10512" w:type="dxa"/>
        <w:tblLayout w:type="fixed"/>
        <w:tblLook w:val="0000" w:firstRow="0" w:lastRow="0" w:firstColumn="0" w:lastColumn="0" w:noHBand="0" w:noVBand="0"/>
      </w:tblPr>
      <w:tblGrid>
        <w:gridCol w:w="1728"/>
        <w:gridCol w:w="8784"/>
      </w:tblGrid>
      <w:tr w:rsidR="00E12E3C" w14:paraId="41A84B5C" w14:textId="77777777" w:rsidTr="003364FE">
        <w:trPr>
          <w:cantSplit/>
        </w:trPr>
        <w:tc>
          <w:tcPr>
            <w:tcW w:w="1728" w:type="dxa"/>
          </w:tcPr>
          <w:p w14:paraId="298BA6D0" w14:textId="77777777" w:rsidR="00E12E3C" w:rsidRDefault="00E12E3C" w:rsidP="003364FE">
            <w:pPr>
              <w:pStyle w:val="zLGPIconEmpty"/>
            </w:pPr>
          </w:p>
        </w:tc>
        <w:tc>
          <w:tcPr>
            <w:tcW w:w="8784" w:type="dxa"/>
            <w:tcBorders>
              <w:top w:val="single" w:sz="6" w:space="0" w:color="808080"/>
              <w:bottom w:val="single" w:sz="6" w:space="0" w:color="808080"/>
            </w:tcBorders>
          </w:tcPr>
          <w:p w14:paraId="6D8B386D" w14:textId="77777777" w:rsidR="00E12E3C" w:rsidRDefault="00E12E3C" w:rsidP="005E49D8">
            <w:pPr>
              <w:pStyle w:val="PGPTitle"/>
            </w:pPr>
            <w:r>
              <w:t>Acknowledgements</w:t>
            </w:r>
          </w:p>
          <w:p w14:paraId="110096A6" w14:textId="77777777" w:rsidR="00E12E3C" w:rsidRDefault="00E12E3C" w:rsidP="005E49D8">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5EA02B41" w14:textId="77777777" w:rsidR="00E12E3C" w:rsidRDefault="00E12E3C" w:rsidP="005E49D8">
            <w:pPr>
              <w:pStyle w:val="PGPText"/>
            </w:pPr>
          </w:p>
        </w:tc>
      </w:tr>
      <w:tr w:rsidR="00E12E3C" w14:paraId="4B35ECE2" w14:textId="77777777" w:rsidTr="003364FE">
        <w:trPr>
          <w:cantSplit/>
        </w:trPr>
        <w:tc>
          <w:tcPr>
            <w:tcW w:w="1728" w:type="dxa"/>
          </w:tcPr>
          <w:p w14:paraId="705FCDBA" w14:textId="77777777" w:rsidR="00E12E3C" w:rsidRDefault="00E12E3C" w:rsidP="003364FE">
            <w:pPr>
              <w:pStyle w:val="zLGPIconEmpty"/>
            </w:pPr>
          </w:p>
        </w:tc>
        <w:tc>
          <w:tcPr>
            <w:tcW w:w="8784" w:type="dxa"/>
            <w:tcBorders>
              <w:top w:val="single" w:sz="6" w:space="0" w:color="808080"/>
              <w:bottom w:val="single" w:sz="6" w:space="0" w:color="808080"/>
            </w:tcBorders>
          </w:tcPr>
          <w:p w14:paraId="26645973" w14:textId="77777777" w:rsidR="00E12E3C" w:rsidRDefault="00E12E3C" w:rsidP="005E49D8">
            <w:pPr>
              <w:pStyle w:val="PGPTitle"/>
            </w:pPr>
            <w:r>
              <w:t>Trademarks &amp; Copyright Acknowledgements</w:t>
            </w:r>
          </w:p>
          <w:p w14:paraId="72C8546F" w14:textId="77777777" w:rsidR="00E12E3C" w:rsidRDefault="00E12E3C" w:rsidP="005E49D8">
            <w:pPr>
              <w:pStyle w:val="PGPText"/>
            </w:pPr>
            <w:r w:rsidRPr="00E612F1">
              <w:t>None of the material in this document can be reproduced or distributed without the written consent of:</w:t>
            </w:r>
          </w:p>
          <w:p w14:paraId="0A5C275B" w14:textId="77777777" w:rsidR="00E12E3C" w:rsidRPr="00E612F1" w:rsidRDefault="00E12E3C" w:rsidP="005E49D8">
            <w:pPr>
              <w:pStyle w:val="PGPText"/>
            </w:pPr>
          </w:p>
          <w:p w14:paraId="0C5E7972" w14:textId="77777777" w:rsidR="00E12E3C" w:rsidRPr="00E612F1" w:rsidRDefault="00E12E3C" w:rsidP="005E49D8">
            <w:pPr>
              <w:pStyle w:val="PGPText"/>
            </w:pPr>
            <w:r w:rsidRPr="00E612F1">
              <w:t>AnalystSolutions, LLC</w:t>
            </w:r>
          </w:p>
          <w:p w14:paraId="71A5DCE7" w14:textId="77777777" w:rsidR="00F3212D" w:rsidRDefault="00F3212D" w:rsidP="005E49D8">
            <w:pPr>
              <w:pStyle w:val="PGPText"/>
            </w:pPr>
            <w:r w:rsidRPr="00F3212D">
              <w:t>20793 W. High Ridge Drive</w:t>
            </w:r>
          </w:p>
          <w:p w14:paraId="0FB37E5A" w14:textId="77777777" w:rsidR="00F3212D" w:rsidRDefault="00F3212D" w:rsidP="005E49D8">
            <w:pPr>
              <w:pStyle w:val="PGPText"/>
            </w:pPr>
            <w:r w:rsidRPr="00F3212D">
              <w:t>Kildeer, IL 60047-7937</w:t>
            </w:r>
          </w:p>
          <w:p w14:paraId="34F1F561" w14:textId="060F3010" w:rsidR="00E12E3C" w:rsidRPr="00E612F1" w:rsidRDefault="00E12E3C" w:rsidP="005E49D8">
            <w:pPr>
              <w:pStyle w:val="PGPText"/>
            </w:pPr>
            <w:r w:rsidRPr="00E612F1">
              <w:t>USA</w:t>
            </w:r>
          </w:p>
          <w:p w14:paraId="415F52B2" w14:textId="77777777" w:rsidR="00E12E3C" w:rsidRPr="00E612F1" w:rsidRDefault="00E12E3C" w:rsidP="005E49D8">
            <w:pPr>
              <w:pStyle w:val="PGPText"/>
            </w:pPr>
            <w:r w:rsidRPr="00E612F1">
              <w:t>+1-203-321-9400</w:t>
            </w:r>
          </w:p>
          <w:p w14:paraId="00F442F2" w14:textId="77777777" w:rsidR="00E12E3C" w:rsidRPr="00E612F1" w:rsidRDefault="00E12E3C" w:rsidP="005E49D8">
            <w:pPr>
              <w:pStyle w:val="PGPText"/>
            </w:pPr>
            <w:r w:rsidRPr="00E612F1">
              <w:t>AnalystSolutions.com</w:t>
            </w:r>
          </w:p>
          <w:p w14:paraId="35B8EDF2" w14:textId="77777777" w:rsidR="00E12E3C" w:rsidRDefault="00E12E3C" w:rsidP="005E49D8">
            <w:pPr>
              <w:pStyle w:val="PGPText"/>
            </w:pPr>
          </w:p>
          <w:p w14:paraId="128D20F4" w14:textId="77777777" w:rsidR="00E12E3C" w:rsidRDefault="00E12E3C" w:rsidP="005E49D8">
            <w:pPr>
              <w:pStyle w:val="PGPText"/>
            </w:pPr>
          </w:p>
        </w:tc>
      </w:tr>
    </w:tbl>
    <w:p w14:paraId="6ECD7570" w14:textId="77777777" w:rsidR="00E12E3C" w:rsidRDefault="00E12E3C" w:rsidP="00E12E3C">
      <w:pPr>
        <w:pStyle w:val="PGPText"/>
      </w:pPr>
    </w:p>
    <w:p w14:paraId="5B1F33A3" w14:textId="77777777" w:rsidR="00E12E3C" w:rsidRPr="00197E64" w:rsidRDefault="00E12E3C" w:rsidP="00E12E3C">
      <w:pPr>
        <w:pStyle w:val="PGPText"/>
      </w:pPr>
    </w:p>
    <w:p w14:paraId="570CC80F" w14:textId="77777777" w:rsidR="00E12E3C" w:rsidRDefault="00E12E3C" w:rsidP="00E12E3C">
      <w:pPr>
        <w:pStyle w:val="PGPText"/>
      </w:pPr>
    </w:p>
    <w:p w14:paraId="2063CB1B" w14:textId="77777777" w:rsidR="00E12E3C" w:rsidRDefault="00E12E3C" w:rsidP="00E12E3C">
      <w:pPr>
        <w:pStyle w:val="PGPText"/>
        <w:sectPr w:rsidR="00E12E3C" w:rsidSect="00763164">
          <w:pgSz w:w="12240" w:h="15840" w:code="1"/>
          <w:pgMar w:top="432" w:right="720" w:bottom="432" w:left="720" w:header="432" w:footer="432" w:gutter="432"/>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2F73949D" w14:textId="77777777" w:rsidR="00E12E3C" w:rsidRDefault="00E12E3C" w:rsidP="00E12E3C">
      <w:pPr>
        <w:pStyle w:val="PGPText"/>
      </w:pPr>
    </w:p>
    <w:p w14:paraId="001921A8" w14:textId="77777777" w:rsidR="00E12E3C" w:rsidRDefault="00E12E3C" w:rsidP="00E12E3C">
      <w:pPr>
        <w:pStyle w:val="PGPModuleContinued"/>
        <w:rPr>
          <w:sz w:val="56"/>
        </w:rPr>
      </w:pPr>
      <w:r>
        <w:rPr>
          <w:sz w:val="56"/>
        </w:rPr>
        <w:t>Table of Contents</w:t>
      </w:r>
    </w:p>
    <w:p w14:paraId="5F2CDC9B" w14:textId="77777777" w:rsidR="00E12E3C" w:rsidRPr="00F60E3E" w:rsidRDefault="00E12E3C" w:rsidP="00E12E3C">
      <w:pPr>
        <w:pStyle w:val="PGPText"/>
      </w:pPr>
    </w:p>
    <w:p w14:paraId="57181773" w14:textId="41E6C790" w:rsidR="00CC60D1" w:rsidRDefault="00E12E3C">
      <w:pPr>
        <w:pStyle w:val="TOC1"/>
        <w:tabs>
          <w:tab w:val="right" w:pos="10358"/>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CC60D1">
        <w:t>Overview</w:t>
      </w:r>
      <w:r w:rsidR="00CC60D1">
        <w:tab/>
      </w:r>
      <w:r w:rsidR="00CC60D1">
        <w:fldChar w:fldCharType="begin"/>
      </w:r>
      <w:r w:rsidR="00CC60D1">
        <w:instrText xml:space="preserve"> PAGEREF _Toc425164531 \h </w:instrText>
      </w:r>
      <w:r w:rsidR="00CC60D1">
        <w:fldChar w:fldCharType="separate"/>
      </w:r>
      <w:r w:rsidR="00D421C3">
        <w:t>1</w:t>
      </w:r>
      <w:r w:rsidR="00CC60D1">
        <w:fldChar w:fldCharType="end"/>
      </w:r>
    </w:p>
    <w:p w14:paraId="524888E4" w14:textId="2AF77F7D" w:rsidR="00CC60D1" w:rsidRDefault="00CC60D1">
      <w:pPr>
        <w:pStyle w:val="TOC2"/>
        <w:tabs>
          <w:tab w:val="right" w:pos="10358"/>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_Toc425164532 \h </w:instrText>
      </w:r>
      <w:r>
        <w:fldChar w:fldCharType="separate"/>
      </w:r>
      <w:r w:rsidR="00D421C3">
        <w:t>1</w:t>
      </w:r>
      <w:r>
        <w:fldChar w:fldCharType="end"/>
      </w:r>
    </w:p>
    <w:p w14:paraId="43B8852B" w14:textId="5908C059" w:rsidR="00CC60D1" w:rsidRDefault="00CC60D1">
      <w:pPr>
        <w:pStyle w:val="TOC1"/>
        <w:tabs>
          <w:tab w:val="right" w:pos="10358"/>
        </w:tabs>
        <w:rPr>
          <w:rFonts w:asciiTheme="minorHAnsi" w:eastAsiaTheme="minorEastAsia" w:hAnsiTheme="minorHAnsi" w:cstheme="minorBidi"/>
          <w:b w:val="0"/>
          <w:color w:val="auto"/>
          <w:sz w:val="22"/>
          <w:szCs w:val="22"/>
        </w:rPr>
      </w:pPr>
      <w:r>
        <w:t>Introduction Module</w:t>
      </w:r>
      <w:r>
        <w:tab/>
      </w:r>
      <w:r>
        <w:fldChar w:fldCharType="begin"/>
      </w:r>
      <w:r>
        <w:instrText xml:space="preserve"> PAGEREF _Toc425164533 \h </w:instrText>
      </w:r>
      <w:r>
        <w:fldChar w:fldCharType="separate"/>
      </w:r>
      <w:r w:rsidR="00D421C3">
        <w:t>2</w:t>
      </w:r>
      <w:r>
        <w:fldChar w:fldCharType="end"/>
      </w:r>
    </w:p>
    <w:p w14:paraId="18D9A382" w14:textId="74DF9372" w:rsidR="00CC60D1" w:rsidRDefault="00CC60D1">
      <w:pPr>
        <w:pStyle w:val="TOC2"/>
        <w:tabs>
          <w:tab w:val="right" w:pos="10358"/>
        </w:tabs>
        <w:rPr>
          <w:rFonts w:asciiTheme="minorHAnsi" w:eastAsiaTheme="minorEastAsia" w:hAnsiTheme="minorHAnsi" w:cstheme="minorBidi"/>
          <w:color w:val="auto"/>
          <w:sz w:val="22"/>
          <w:szCs w:val="22"/>
        </w:rPr>
      </w:pPr>
      <w:r>
        <w:t>Opening Case</w:t>
      </w:r>
      <w:r>
        <w:tab/>
      </w:r>
      <w:r>
        <w:fldChar w:fldCharType="begin"/>
      </w:r>
      <w:r>
        <w:instrText xml:space="preserve"> PAGEREF _Toc425164534 \h </w:instrText>
      </w:r>
      <w:r>
        <w:fldChar w:fldCharType="separate"/>
      </w:r>
      <w:r w:rsidR="00D421C3">
        <w:t>2</w:t>
      </w:r>
      <w:r>
        <w:fldChar w:fldCharType="end"/>
      </w:r>
    </w:p>
    <w:p w14:paraId="70626061" w14:textId="6B4A5644" w:rsidR="00CC60D1" w:rsidRDefault="00CC60D1">
      <w:pPr>
        <w:pStyle w:val="TOC1"/>
        <w:tabs>
          <w:tab w:val="right" w:pos="10358"/>
        </w:tabs>
        <w:rPr>
          <w:rFonts w:asciiTheme="minorHAnsi" w:eastAsiaTheme="minorEastAsia" w:hAnsiTheme="minorHAnsi" w:cstheme="minorBidi"/>
          <w:b w:val="0"/>
          <w:color w:val="auto"/>
          <w:sz w:val="22"/>
          <w:szCs w:val="22"/>
        </w:rPr>
      </w:pPr>
      <w:r>
        <w:t>Module 1: Assumptions for Critical Factors</w:t>
      </w:r>
      <w:r>
        <w:tab/>
      </w:r>
      <w:r>
        <w:fldChar w:fldCharType="begin"/>
      </w:r>
      <w:r>
        <w:instrText xml:space="preserve"> PAGEREF _Toc425164535 \h </w:instrText>
      </w:r>
      <w:r>
        <w:fldChar w:fldCharType="separate"/>
      </w:r>
      <w:r w:rsidR="00D421C3">
        <w:t>6</w:t>
      </w:r>
      <w:r>
        <w:fldChar w:fldCharType="end"/>
      </w:r>
    </w:p>
    <w:p w14:paraId="09186540" w14:textId="29309324" w:rsidR="00CC60D1" w:rsidRDefault="00CC60D1">
      <w:pPr>
        <w:pStyle w:val="TOC2"/>
        <w:tabs>
          <w:tab w:val="right" w:pos="10358"/>
        </w:tabs>
        <w:rPr>
          <w:rFonts w:asciiTheme="minorHAnsi" w:eastAsiaTheme="minorEastAsia" w:hAnsiTheme="minorHAnsi" w:cstheme="minorBidi"/>
          <w:color w:val="auto"/>
          <w:sz w:val="22"/>
          <w:szCs w:val="22"/>
        </w:rPr>
      </w:pPr>
      <w:r>
        <w:t>“Quality Control Inspector” Exercise</w:t>
      </w:r>
      <w:r>
        <w:tab/>
      </w:r>
      <w:r>
        <w:fldChar w:fldCharType="begin"/>
      </w:r>
      <w:r>
        <w:instrText xml:space="preserve"> PAGEREF _Toc425164536 \h </w:instrText>
      </w:r>
      <w:r>
        <w:fldChar w:fldCharType="separate"/>
      </w:r>
      <w:r w:rsidR="00D421C3">
        <w:t>6</w:t>
      </w:r>
      <w:r>
        <w:fldChar w:fldCharType="end"/>
      </w:r>
    </w:p>
    <w:p w14:paraId="07F0ED0B" w14:textId="0405B8B2" w:rsidR="00CC60D1" w:rsidRDefault="00CC60D1">
      <w:pPr>
        <w:pStyle w:val="TOC1"/>
        <w:tabs>
          <w:tab w:val="right" w:pos="10358"/>
        </w:tabs>
        <w:rPr>
          <w:rFonts w:asciiTheme="minorHAnsi" w:eastAsiaTheme="minorEastAsia" w:hAnsiTheme="minorHAnsi" w:cstheme="minorBidi"/>
          <w:b w:val="0"/>
          <w:color w:val="auto"/>
          <w:sz w:val="22"/>
          <w:szCs w:val="22"/>
        </w:rPr>
      </w:pPr>
      <w:r>
        <w:t>Module 2: Sources of Insight</w:t>
      </w:r>
      <w:r>
        <w:tab/>
      </w:r>
      <w:r>
        <w:fldChar w:fldCharType="begin"/>
      </w:r>
      <w:r>
        <w:instrText xml:space="preserve"> PAGEREF _Toc425164537 \h </w:instrText>
      </w:r>
      <w:r>
        <w:fldChar w:fldCharType="separate"/>
      </w:r>
      <w:r w:rsidR="00D421C3">
        <w:t>10</w:t>
      </w:r>
      <w:r>
        <w:fldChar w:fldCharType="end"/>
      </w:r>
    </w:p>
    <w:p w14:paraId="40C27997" w14:textId="7C87D122" w:rsidR="00CC60D1" w:rsidRDefault="00CC60D1">
      <w:pPr>
        <w:pStyle w:val="TOC2"/>
        <w:tabs>
          <w:tab w:val="right" w:pos="10358"/>
        </w:tabs>
        <w:rPr>
          <w:rFonts w:asciiTheme="minorHAnsi" w:eastAsiaTheme="minorEastAsia" w:hAnsiTheme="minorHAnsi" w:cstheme="minorBidi"/>
          <w:color w:val="auto"/>
          <w:sz w:val="22"/>
          <w:szCs w:val="22"/>
        </w:rPr>
      </w:pPr>
      <w:r>
        <w:t>Networking Self-Assessment</w:t>
      </w:r>
      <w:r>
        <w:tab/>
      </w:r>
      <w:r>
        <w:fldChar w:fldCharType="begin"/>
      </w:r>
      <w:r>
        <w:instrText xml:space="preserve"> PAGEREF _Toc425164538 \h </w:instrText>
      </w:r>
      <w:r>
        <w:fldChar w:fldCharType="separate"/>
      </w:r>
      <w:r w:rsidR="00D421C3">
        <w:t>10</w:t>
      </w:r>
      <w:r>
        <w:fldChar w:fldCharType="end"/>
      </w:r>
    </w:p>
    <w:p w14:paraId="7FBF7157" w14:textId="17B132E4" w:rsidR="00CC60D1" w:rsidRDefault="00CC60D1">
      <w:pPr>
        <w:pStyle w:val="TOC1"/>
        <w:tabs>
          <w:tab w:val="right" w:pos="10358"/>
        </w:tabs>
        <w:rPr>
          <w:rFonts w:asciiTheme="minorHAnsi" w:eastAsiaTheme="minorEastAsia" w:hAnsiTheme="minorHAnsi" w:cstheme="minorBidi"/>
          <w:b w:val="0"/>
          <w:color w:val="auto"/>
          <w:sz w:val="22"/>
          <w:szCs w:val="22"/>
        </w:rPr>
      </w:pPr>
      <w:r>
        <w:t>Appendix</w:t>
      </w:r>
      <w:r>
        <w:tab/>
      </w:r>
      <w:r>
        <w:fldChar w:fldCharType="begin"/>
      </w:r>
      <w:r>
        <w:instrText xml:space="preserve"> PAGEREF _Toc425164539 \h </w:instrText>
      </w:r>
      <w:r>
        <w:fldChar w:fldCharType="separate"/>
      </w:r>
      <w:r w:rsidR="00D421C3">
        <w:t>13</w:t>
      </w:r>
      <w:r>
        <w:fldChar w:fldCharType="end"/>
      </w:r>
    </w:p>
    <w:p w14:paraId="6E6C0E7D" w14:textId="29F81731" w:rsidR="00CC60D1" w:rsidRDefault="00CC60D1">
      <w:pPr>
        <w:pStyle w:val="TOC2"/>
        <w:tabs>
          <w:tab w:val="right" w:pos="10358"/>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_Toc425164540 \h </w:instrText>
      </w:r>
      <w:r>
        <w:fldChar w:fldCharType="separate"/>
      </w:r>
      <w:r w:rsidR="00D421C3">
        <w:t>13</w:t>
      </w:r>
      <w:r>
        <w:fldChar w:fldCharType="end"/>
      </w:r>
    </w:p>
    <w:p w14:paraId="4274C33A" w14:textId="352EC0B5" w:rsidR="00CC60D1" w:rsidRDefault="00CC60D1">
      <w:pPr>
        <w:pStyle w:val="TOC3"/>
        <w:tabs>
          <w:tab w:val="right" w:pos="10358"/>
        </w:tabs>
        <w:rPr>
          <w:rFonts w:asciiTheme="minorHAnsi" w:eastAsiaTheme="minorEastAsia" w:hAnsiTheme="minorHAnsi" w:cstheme="minorBidi"/>
          <w:color w:val="auto"/>
          <w:sz w:val="22"/>
          <w:szCs w:val="22"/>
        </w:rPr>
      </w:pPr>
      <w:r>
        <w:t>Section 1: Identify Critical Factors and Key Assumptions</w:t>
      </w:r>
      <w:r>
        <w:tab/>
      </w:r>
      <w:r>
        <w:fldChar w:fldCharType="begin"/>
      </w:r>
      <w:r>
        <w:instrText xml:space="preserve"> PAGEREF _Toc425164541 \h </w:instrText>
      </w:r>
      <w:r>
        <w:fldChar w:fldCharType="separate"/>
      </w:r>
      <w:r w:rsidR="00D421C3">
        <w:t>13</w:t>
      </w:r>
      <w:r>
        <w:fldChar w:fldCharType="end"/>
      </w:r>
    </w:p>
    <w:p w14:paraId="14725E9E" w14:textId="6932AA92" w:rsidR="00CC60D1" w:rsidRDefault="00CC60D1">
      <w:pPr>
        <w:pStyle w:val="TOC3"/>
        <w:tabs>
          <w:tab w:val="right" w:pos="10358"/>
        </w:tabs>
        <w:rPr>
          <w:rFonts w:asciiTheme="minorHAnsi" w:eastAsiaTheme="minorEastAsia" w:hAnsiTheme="minorHAnsi" w:cstheme="minorBidi"/>
          <w:color w:val="auto"/>
          <w:sz w:val="22"/>
          <w:szCs w:val="22"/>
        </w:rPr>
      </w:pPr>
      <w:r>
        <w:t>Section 2: Research Methods’ Ability to Provide Unique Insights</w:t>
      </w:r>
      <w:r>
        <w:tab/>
      </w:r>
      <w:r>
        <w:fldChar w:fldCharType="begin"/>
      </w:r>
      <w:r>
        <w:instrText xml:space="preserve"> PAGEREF _Toc425164542 \h </w:instrText>
      </w:r>
      <w:r>
        <w:fldChar w:fldCharType="separate"/>
      </w:r>
      <w:r w:rsidR="00D421C3">
        <w:t>15</w:t>
      </w:r>
      <w:r>
        <w:fldChar w:fldCharType="end"/>
      </w:r>
    </w:p>
    <w:p w14:paraId="02A47F03" w14:textId="7829CD72" w:rsidR="00CC60D1" w:rsidRDefault="00CC60D1">
      <w:pPr>
        <w:pStyle w:val="TOC3"/>
        <w:tabs>
          <w:tab w:val="right" w:pos="10358"/>
        </w:tabs>
        <w:rPr>
          <w:rFonts w:asciiTheme="minorHAnsi" w:eastAsiaTheme="minorEastAsia" w:hAnsiTheme="minorHAnsi" w:cstheme="minorBidi"/>
          <w:color w:val="auto"/>
          <w:sz w:val="22"/>
          <w:szCs w:val="22"/>
        </w:rPr>
      </w:pPr>
      <w:r>
        <w:t>Section 3: Identify Role, Source and Name of Insight</w:t>
      </w:r>
      <w:r>
        <w:tab/>
      </w:r>
      <w:r>
        <w:fldChar w:fldCharType="begin"/>
      </w:r>
      <w:r>
        <w:instrText xml:space="preserve"> PAGEREF _Toc425164543 \h </w:instrText>
      </w:r>
      <w:r>
        <w:fldChar w:fldCharType="separate"/>
      </w:r>
      <w:r w:rsidR="00D421C3">
        <w:t>18</w:t>
      </w:r>
      <w:r>
        <w:fldChar w:fldCharType="end"/>
      </w:r>
    </w:p>
    <w:p w14:paraId="7BA93E9F" w14:textId="132D42CD" w:rsidR="00CC60D1" w:rsidRDefault="00CC60D1">
      <w:pPr>
        <w:pStyle w:val="TOC3"/>
        <w:tabs>
          <w:tab w:val="right" w:pos="10358"/>
        </w:tabs>
        <w:rPr>
          <w:rFonts w:asciiTheme="minorHAnsi" w:eastAsiaTheme="minorEastAsia" w:hAnsiTheme="minorHAnsi" w:cstheme="minorBidi"/>
          <w:color w:val="auto"/>
          <w:sz w:val="22"/>
          <w:szCs w:val="22"/>
        </w:rPr>
      </w:pPr>
      <w:r>
        <w:t>Section 4: Cultivate Sources of Insight</w:t>
      </w:r>
      <w:r>
        <w:tab/>
      </w:r>
      <w:r>
        <w:fldChar w:fldCharType="begin"/>
      </w:r>
      <w:r>
        <w:instrText xml:space="preserve"> PAGEREF _Toc425164544 \h </w:instrText>
      </w:r>
      <w:r>
        <w:fldChar w:fldCharType="separate"/>
      </w:r>
      <w:r w:rsidR="00D421C3">
        <w:t>19</w:t>
      </w:r>
      <w:r>
        <w:fldChar w:fldCharType="end"/>
      </w:r>
    </w:p>
    <w:p w14:paraId="26D4643C" w14:textId="25BF430D" w:rsidR="00CC60D1" w:rsidRDefault="00CC60D1">
      <w:pPr>
        <w:pStyle w:val="TOC3"/>
        <w:tabs>
          <w:tab w:val="right" w:pos="10358"/>
        </w:tabs>
        <w:rPr>
          <w:rFonts w:asciiTheme="minorHAnsi" w:eastAsiaTheme="minorEastAsia" w:hAnsiTheme="minorHAnsi" w:cstheme="minorBidi"/>
          <w:color w:val="auto"/>
          <w:sz w:val="22"/>
          <w:szCs w:val="22"/>
        </w:rPr>
      </w:pPr>
      <w:r>
        <w:t>Section 5: Create Questions That Get Answers</w:t>
      </w:r>
      <w:r>
        <w:tab/>
      </w:r>
      <w:r>
        <w:fldChar w:fldCharType="begin"/>
      </w:r>
      <w:r>
        <w:instrText xml:space="preserve"> PAGEREF _Toc425164545 \h </w:instrText>
      </w:r>
      <w:r>
        <w:fldChar w:fldCharType="separate"/>
      </w:r>
      <w:r w:rsidR="00D421C3">
        <w:t>21</w:t>
      </w:r>
      <w:r>
        <w:fldChar w:fldCharType="end"/>
      </w:r>
    </w:p>
    <w:p w14:paraId="3D160FC3" w14:textId="71BB930A" w:rsidR="00CC60D1" w:rsidRDefault="00CC60D1">
      <w:pPr>
        <w:pStyle w:val="TOC3"/>
        <w:tabs>
          <w:tab w:val="right" w:pos="10358"/>
        </w:tabs>
        <w:rPr>
          <w:rFonts w:asciiTheme="minorHAnsi" w:eastAsiaTheme="minorEastAsia" w:hAnsiTheme="minorHAnsi" w:cstheme="minorBidi"/>
          <w:color w:val="auto"/>
          <w:sz w:val="22"/>
          <w:szCs w:val="22"/>
        </w:rPr>
      </w:pPr>
      <w:r>
        <w:t>Section 6: Determine What’s In It For Them (WIIFT)</w:t>
      </w:r>
      <w:r>
        <w:tab/>
      </w:r>
      <w:r>
        <w:fldChar w:fldCharType="begin"/>
      </w:r>
      <w:r>
        <w:instrText xml:space="preserve"> PAGEREF _Toc425164546 \h </w:instrText>
      </w:r>
      <w:r>
        <w:fldChar w:fldCharType="separate"/>
      </w:r>
      <w:r w:rsidR="00D421C3">
        <w:t>23</w:t>
      </w:r>
      <w:r>
        <w:fldChar w:fldCharType="end"/>
      </w:r>
    </w:p>
    <w:p w14:paraId="12678E00" w14:textId="0A7778BC" w:rsidR="00CC60D1" w:rsidRDefault="00CC60D1">
      <w:pPr>
        <w:pStyle w:val="TOC3"/>
        <w:tabs>
          <w:tab w:val="right" w:pos="10358"/>
        </w:tabs>
        <w:rPr>
          <w:rFonts w:asciiTheme="minorHAnsi" w:eastAsiaTheme="minorEastAsia" w:hAnsiTheme="minorHAnsi" w:cstheme="minorBidi"/>
          <w:color w:val="auto"/>
          <w:sz w:val="22"/>
          <w:szCs w:val="22"/>
        </w:rPr>
      </w:pPr>
      <w:r>
        <w:t>Section 7: Introduce and Interview</w:t>
      </w:r>
      <w:r>
        <w:tab/>
      </w:r>
      <w:r>
        <w:fldChar w:fldCharType="begin"/>
      </w:r>
      <w:r>
        <w:instrText xml:space="preserve"> PAGEREF _Toc425164547 \h </w:instrText>
      </w:r>
      <w:r>
        <w:fldChar w:fldCharType="separate"/>
      </w:r>
      <w:r w:rsidR="00D421C3">
        <w:t>24</w:t>
      </w:r>
      <w:r>
        <w:fldChar w:fldCharType="end"/>
      </w:r>
    </w:p>
    <w:p w14:paraId="29BF4787" w14:textId="7E93CC50" w:rsidR="00CC60D1" w:rsidRDefault="00CC60D1">
      <w:pPr>
        <w:pStyle w:val="TOC3"/>
        <w:tabs>
          <w:tab w:val="right" w:pos="10358"/>
        </w:tabs>
        <w:rPr>
          <w:rFonts w:asciiTheme="minorHAnsi" w:eastAsiaTheme="minorEastAsia" w:hAnsiTheme="minorHAnsi" w:cstheme="minorBidi"/>
          <w:color w:val="auto"/>
          <w:sz w:val="22"/>
          <w:szCs w:val="22"/>
        </w:rPr>
      </w:pPr>
      <w:r>
        <w:t>Section 8: Responding and Evaluating</w:t>
      </w:r>
      <w:r>
        <w:tab/>
      </w:r>
      <w:r>
        <w:fldChar w:fldCharType="begin"/>
      </w:r>
      <w:r>
        <w:instrText xml:space="preserve"> PAGEREF _Toc425164548 \h </w:instrText>
      </w:r>
      <w:r>
        <w:fldChar w:fldCharType="separate"/>
      </w:r>
      <w:r w:rsidR="00D421C3">
        <w:t>25</w:t>
      </w:r>
      <w:r>
        <w:fldChar w:fldCharType="end"/>
      </w:r>
    </w:p>
    <w:p w14:paraId="2A27E25B" w14:textId="5B2105BB" w:rsidR="00CC60D1" w:rsidRDefault="00CC60D1">
      <w:pPr>
        <w:pStyle w:val="TOC2"/>
        <w:tabs>
          <w:tab w:val="right" w:pos="10358"/>
        </w:tabs>
        <w:rPr>
          <w:rFonts w:asciiTheme="minorHAnsi" w:eastAsiaTheme="minorEastAsia" w:hAnsiTheme="minorHAnsi" w:cstheme="minorBidi"/>
          <w:color w:val="auto"/>
          <w:sz w:val="22"/>
          <w:szCs w:val="22"/>
        </w:rPr>
      </w:pPr>
      <w:r>
        <w:t>Opening Case Answer Key</w:t>
      </w:r>
      <w:r>
        <w:tab/>
      </w:r>
      <w:r>
        <w:fldChar w:fldCharType="begin"/>
      </w:r>
      <w:r>
        <w:instrText xml:space="preserve"> PAGEREF _Toc425164549 \h </w:instrText>
      </w:r>
      <w:r>
        <w:fldChar w:fldCharType="separate"/>
      </w:r>
      <w:r w:rsidR="00D421C3">
        <w:t>26</w:t>
      </w:r>
      <w:r>
        <w:fldChar w:fldCharType="end"/>
      </w:r>
    </w:p>
    <w:p w14:paraId="57238E81" w14:textId="323A136C" w:rsidR="00CC60D1" w:rsidRDefault="00CC60D1">
      <w:pPr>
        <w:pStyle w:val="TOC2"/>
        <w:tabs>
          <w:tab w:val="right" w:pos="10358"/>
        </w:tabs>
        <w:rPr>
          <w:rFonts w:asciiTheme="minorHAnsi" w:eastAsiaTheme="minorEastAsia" w:hAnsiTheme="minorHAnsi" w:cstheme="minorBidi"/>
          <w:color w:val="auto"/>
          <w:sz w:val="22"/>
          <w:szCs w:val="22"/>
        </w:rPr>
      </w:pPr>
      <w:r>
        <w:t>Notes</w:t>
      </w:r>
      <w:r>
        <w:tab/>
      </w:r>
      <w:r>
        <w:fldChar w:fldCharType="begin"/>
      </w:r>
      <w:r>
        <w:instrText xml:space="preserve"> PAGEREF _Toc425164550 \h </w:instrText>
      </w:r>
      <w:r>
        <w:fldChar w:fldCharType="separate"/>
      </w:r>
      <w:r w:rsidR="00D421C3">
        <w:t>30</w:t>
      </w:r>
      <w:r>
        <w:fldChar w:fldCharType="end"/>
      </w:r>
    </w:p>
    <w:p w14:paraId="0A1ED5B7" w14:textId="77777777" w:rsidR="00E12E3C" w:rsidRDefault="00E12E3C" w:rsidP="00E12E3C">
      <w:pPr>
        <w:pStyle w:val="PGPText"/>
        <w:rPr>
          <w:rFonts w:ascii="Univers" w:hAnsi="Univers"/>
          <w:szCs w:val="24"/>
        </w:rPr>
      </w:pPr>
      <w:r>
        <w:fldChar w:fldCharType="end"/>
      </w:r>
    </w:p>
    <w:p w14:paraId="5BF981B4" w14:textId="77777777" w:rsidR="00E12E3C" w:rsidRPr="00DC2881" w:rsidRDefault="00E12E3C" w:rsidP="00E12E3C">
      <w:pPr>
        <w:rPr>
          <w:rFonts w:ascii="Univers" w:hAnsi="Univers"/>
          <w:caps/>
          <w:vanish/>
          <w:color w:val="FF0000"/>
        </w:rPr>
      </w:pPr>
      <w:bookmarkStart w:id="1" w:name="ModuleSection"/>
      <w:r w:rsidRPr="00DC2881">
        <w:rPr>
          <w:rFonts w:ascii="Univers" w:hAnsi="Univers"/>
          <w:caps/>
          <w:vanish/>
          <w:color w:val="FF0000"/>
        </w:rPr>
        <w:t>Do not delete this section break</w:t>
      </w:r>
    </w:p>
    <w:p w14:paraId="0DF1C763" w14:textId="77777777" w:rsidR="00E12E3C" w:rsidRDefault="00E12E3C" w:rsidP="00E12E3C">
      <w:pPr>
        <w:pStyle w:val="TOC3"/>
        <w:rPr>
          <w:rFonts w:ascii="Univers" w:hAnsi="Univers"/>
        </w:rPr>
        <w:sectPr w:rsidR="00E12E3C" w:rsidSect="00763164">
          <w:headerReference w:type="even" r:id="rId9"/>
          <w:headerReference w:type="default" r:id="rId10"/>
          <w:footerReference w:type="even" r:id="rId11"/>
          <w:footerReference w:type="default" r:id="rId12"/>
          <w:pgSz w:w="12240" w:h="15840" w:code="1"/>
          <w:pgMar w:top="432" w:right="720" w:bottom="432" w:left="720" w:header="432" w:footer="432" w:gutter="432"/>
          <w:pgNumType w:fmt="lowerRoman" w:start="1"/>
          <w:cols w:space="720"/>
        </w:sectPr>
      </w:pPr>
    </w:p>
    <w:p w14:paraId="0F7AD126" w14:textId="77777777" w:rsidR="00E12E3C" w:rsidRDefault="00E12E3C" w:rsidP="00E12E3C">
      <w:pPr>
        <w:pStyle w:val="PGPText"/>
      </w:pPr>
      <w:bookmarkStart w:id="2" w:name="_Toc270515338"/>
    </w:p>
    <w:p w14:paraId="75B64A69" w14:textId="77777777" w:rsidR="00E12E3C" w:rsidRDefault="00E12E3C" w:rsidP="00E12E3C">
      <w:pPr>
        <w:pStyle w:val="PGPModuleName"/>
      </w:pPr>
      <w:bookmarkStart w:id="3" w:name="_Toc425164531"/>
      <w:r>
        <w:t>Overview</w:t>
      </w:r>
      <w:bookmarkEnd w:id="2"/>
      <w:bookmarkEnd w:id="3"/>
    </w:p>
    <w:tbl>
      <w:tblPr>
        <w:tblW w:w="0" w:type="auto"/>
        <w:tblLayout w:type="fixed"/>
        <w:tblLook w:val="01E0" w:firstRow="1" w:lastRow="1" w:firstColumn="1" w:lastColumn="1" w:noHBand="0" w:noVBand="0"/>
      </w:tblPr>
      <w:tblGrid>
        <w:gridCol w:w="1728"/>
        <w:gridCol w:w="8784"/>
      </w:tblGrid>
      <w:tr w:rsidR="00E12E3C" w:rsidRPr="00683C66" w14:paraId="6D90E0F5" w14:textId="77777777" w:rsidTr="003364FE">
        <w:trPr>
          <w:tblHeader/>
        </w:trPr>
        <w:tc>
          <w:tcPr>
            <w:tcW w:w="10512" w:type="dxa"/>
            <w:gridSpan w:val="2"/>
          </w:tcPr>
          <w:p w14:paraId="6D519368" w14:textId="77777777" w:rsidR="00E12E3C" w:rsidRPr="00F009D2" w:rsidRDefault="00231103" w:rsidP="003364FE">
            <w:pPr>
              <w:pStyle w:val="PGPLessonName"/>
            </w:pPr>
            <w:bookmarkStart w:id="4" w:name="_Toc425164532"/>
            <w:r>
              <w:t xml:space="preserve">Purpose &amp; </w:t>
            </w:r>
            <w:r w:rsidR="003364FE">
              <w:t>Learning Objectives</w:t>
            </w:r>
            <w:bookmarkEnd w:id="4"/>
          </w:p>
        </w:tc>
      </w:tr>
      <w:tr w:rsidR="00231103" w:rsidRPr="00EA5933" w14:paraId="7A2EA2DC" w14:textId="77777777" w:rsidTr="006D505A">
        <w:tblPrEx>
          <w:tblLook w:val="0000" w:firstRow="0" w:lastRow="0" w:firstColumn="0" w:lastColumn="0" w:noHBand="0" w:noVBand="0"/>
        </w:tblPrEx>
        <w:trPr>
          <w:cantSplit/>
        </w:trPr>
        <w:tc>
          <w:tcPr>
            <w:tcW w:w="1728" w:type="dxa"/>
          </w:tcPr>
          <w:p w14:paraId="6A1311A9" w14:textId="77777777" w:rsidR="00231103" w:rsidRPr="007465E3" w:rsidRDefault="00231103" w:rsidP="00231103">
            <w:pPr>
              <w:pStyle w:val="zLGPIconHighlight"/>
            </w:pPr>
            <w:r>
              <w:rPr>
                <w:noProof/>
              </w:rPr>
              <w:drawing>
                <wp:inline distT="0" distB="0" distL="0" distR="0" wp14:anchorId="4807999C" wp14:editId="669CD8A6">
                  <wp:extent cx="658368" cy="658368"/>
                  <wp:effectExtent l="0" t="0" r="8890" b="8890"/>
                  <wp:docPr id="7" name="Picture 7" descr="Description: Highligh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78996791" w14:textId="31E38743" w:rsidR="00231103" w:rsidRDefault="00231103" w:rsidP="00231103">
            <w:pPr>
              <w:pStyle w:val="LGPTitle"/>
            </w:pPr>
            <w:r>
              <w:t xml:space="preserve">Why take a workshop to </w:t>
            </w:r>
            <w:r w:rsidR="00044A36">
              <w:rPr>
                <w:i/>
                <w:iCs/>
              </w:rPr>
              <w:t>Generate Differentiated Insights Through Better Discovery, Questioning and Influencing</w:t>
            </w:r>
            <w:r>
              <w:t>?</w:t>
            </w:r>
          </w:p>
          <w:p w14:paraId="30272A73" w14:textId="77777777" w:rsidR="00231103" w:rsidRDefault="00231103" w:rsidP="00231103">
            <w:pPr>
              <w:pStyle w:val="LGPText"/>
            </w:pPr>
            <w:r>
              <w:t xml:space="preserve">Research produced by many analysts relies almost entirely on information provided by the companies they cover, which is not only biased but lacks the </w:t>
            </w:r>
            <w:r w:rsidRPr="0087217A">
              <w:rPr>
                <w:i/>
              </w:rPr>
              <w:t>unique</w:t>
            </w:r>
            <w:r>
              <w:t xml:space="preserve"> insights required for great stock calls. Discovering, connecting with and interviewing valuable unique live sources of insight can be a huge time sink, not to mention intimidating to some, which is why so few analysts tap into these valuable resources.</w:t>
            </w:r>
          </w:p>
          <w:p w14:paraId="69945285" w14:textId="77777777" w:rsidR="00231103" w:rsidRPr="009667C5" w:rsidRDefault="00231103" w:rsidP="00DE1253">
            <w:pPr>
              <w:pStyle w:val="PGPTitle"/>
            </w:pPr>
            <w:r w:rsidRPr="00231103">
              <w:rPr>
                <w:b w:val="0"/>
              </w:rPr>
              <w:t xml:space="preserve">Developing great out-of-consensus stock calls relies heavily on generating </w:t>
            </w:r>
            <w:r w:rsidRPr="00231103">
              <w:rPr>
                <w:b w:val="0"/>
                <w:i/>
              </w:rPr>
              <w:t>unique</w:t>
            </w:r>
            <w:r w:rsidRPr="00231103">
              <w:rPr>
                <w:b w:val="0"/>
              </w:rPr>
              <w:t xml:space="preserve"> insights, which are found through exchanges with experts not affiliated with the companies being researched. AnalystSolutions has harnessed best practices from the industry’s top equity research analysts to create the ASPIRE™ framework for navigating the complex maze of discovering and interviewing these experts. Additionally, our PRACTICE™ framework for influencing others and ICE™ framework for questioning help ensure these experts are compelled to answer the questions key to making great stock calls. The best analysts master these skills to ensure they have a continual pipeline of unique and accurate insights to support their out-of-consensus stock calls.</w:t>
            </w:r>
          </w:p>
        </w:tc>
      </w:tr>
      <w:tr w:rsidR="003364FE" w14:paraId="4C9F8D19" w14:textId="77777777" w:rsidTr="003364FE">
        <w:tblPrEx>
          <w:tblLook w:val="0000" w:firstRow="0" w:lastRow="0" w:firstColumn="0" w:lastColumn="0" w:noHBand="0" w:noVBand="0"/>
        </w:tblPrEx>
        <w:trPr>
          <w:cantSplit/>
        </w:trPr>
        <w:tc>
          <w:tcPr>
            <w:tcW w:w="1728" w:type="dxa"/>
          </w:tcPr>
          <w:p w14:paraId="6A2ADD5C" w14:textId="77777777" w:rsidR="003364FE" w:rsidRPr="00EB7723" w:rsidRDefault="003364FE" w:rsidP="003364FE">
            <w:pPr>
              <w:pStyle w:val="zLGPExtractLearningObjectives"/>
              <w:rPr>
                <w:b w:val="0"/>
              </w:rPr>
            </w:pPr>
            <w:r>
              <w:rPr>
                <w:noProof/>
              </w:rPr>
              <w:drawing>
                <wp:inline distT="0" distB="0" distL="0" distR="0" wp14:anchorId="2A30567C" wp14:editId="1B72A865">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97B13FA" w14:textId="77777777" w:rsidR="003364FE" w:rsidRDefault="003364FE" w:rsidP="003364FE">
            <w:pPr>
              <w:pStyle w:val="PGPTitle"/>
            </w:pPr>
            <w:r>
              <w:t>Learning Objectives</w:t>
            </w:r>
          </w:p>
          <w:p w14:paraId="51BA1378" w14:textId="77777777" w:rsidR="003364FE" w:rsidRDefault="003364FE" w:rsidP="003364FE">
            <w:pPr>
              <w:pStyle w:val="PGPText"/>
            </w:pPr>
            <w:r>
              <w:t>After completing this program, you will be able to:</w:t>
            </w:r>
          </w:p>
          <w:p w14:paraId="6A89BE87" w14:textId="77777777" w:rsidR="002579BA" w:rsidRPr="00C30983" w:rsidRDefault="002579BA" w:rsidP="002579BA">
            <w:pPr>
              <w:pStyle w:val="PGPBullet1"/>
            </w:pPr>
            <w:r w:rsidRPr="00C30983">
              <w:t xml:space="preserve">Self-assess if you’re currently utilizing enough proprietary sources of information to consistently generate insights necessary for great stock picking </w:t>
            </w:r>
          </w:p>
          <w:p w14:paraId="415F3C60" w14:textId="77777777" w:rsidR="002579BA" w:rsidRPr="00C30983" w:rsidRDefault="002579BA" w:rsidP="002579BA">
            <w:pPr>
              <w:pStyle w:val="PGPBullet1"/>
            </w:pPr>
            <w:r w:rsidRPr="00C30983">
              <w:t xml:space="preserve">Identify the roles and specific individuals that can provide informed insights to narrow the assumptions surrounding a stock’s critical factors </w:t>
            </w:r>
          </w:p>
          <w:p w14:paraId="7D9C07F6" w14:textId="77777777" w:rsidR="002579BA" w:rsidRPr="00C30983" w:rsidRDefault="002579BA" w:rsidP="002579BA">
            <w:pPr>
              <w:pStyle w:val="PGPBullet1"/>
            </w:pPr>
            <w:r w:rsidRPr="00C30983">
              <w:t xml:space="preserve">Utilize methods to regularly cultivate new sources of insight </w:t>
            </w:r>
          </w:p>
          <w:p w14:paraId="65EA6772" w14:textId="77777777" w:rsidR="002579BA" w:rsidRPr="00C30983" w:rsidRDefault="002579BA" w:rsidP="002579BA">
            <w:pPr>
              <w:pStyle w:val="PGPBullet1"/>
            </w:pPr>
            <w:r w:rsidRPr="00C30983">
              <w:t xml:space="preserve">Utilize </w:t>
            </w:r>
            <w:r>
              <w:t>our</w:t>
            </w:r>
            <w:r w:rsidRPr="00C30983">
              <w:t xml:space="preserve"> ICE™ questioning framework to construct interview questions that </w:t>
            </w:r>
            <w:r w:rsidRPr="00C30983">
              <w:rPr>
                <w:b/>
                <w:u w:val="single"/>
              </w:rPr>
              <w:t>I</w:t>
            </w:r>
            <w:r w:rsidRPr="00C30983">
              <w:t xml:space="preserve">nclude parameters, </w:t>
            </w:r>
            <w:r w:rsidRPr="00C30983">
              <w:rPr>
                <w:b/>
                <w:u w:val="single"/>
              </w:rPr>
              <w:t>C</w:t>
            </w:r>
            <w:r w:rsidRPr="00C30983">
              <w:t xml:space="preserve">alm the interviewee’s concerns and </w:t>
            </w:r>
            <w:r w:rsidRPr="00C30983">
              <w:rPr>
                <w:b/>
                <w:u w:val="single"/>
              </w:rPr>
              <w:t>E</w:t>
            </w:r>
            <w:r w:rsidRPr="00C30983">
              <w:t xml:space="preserve">ntice a thorough response </w:t>
            </w:r>
          </w:p>
          <w:p w14:paraId="6C8F5CA6" w14:textId="77777777" w:rsidR="002579BA" w:rsidRPr="00C30983" w:rsidRDefault="002579BA" w:rsidP="002579BA">
            <w:pPr>
              <w:pStyle w:val="PGPBullet1"/>
            </w:pPr>
            <w:r w:rsidRPr="00C30983">
              <w:t xml:space="preserve">Identify “what’s in it for them?” (WIIFT), a key ingredient for winning over potential information sources that hold insights useful for stock picking </w:t>
            </w:r>
          </w:p>
          <w:p w14:paraId="52E23D25" w14:textId="77777777" w:rsidR="002579BA" w:rsidRPr="00C30983" w:rsidRDefault="002579BA" w:rsidP="002579BA">
            <w:pPr>
              <w:pStyle w:val="PGPBullet1"/>
            </w:pPr>
            <w:r>
              <w:rPr>
                <w:noProof/>
              </w:rPr>
              <w:t>Maximize interview effectiveness by creating the ideal environment.</w:t>
            </w:r>
          </w:p>
          <w:p w14:paraId="4C50A38F" w14:textId="77777777" w:rsidR="003364FE" w:rsidRDefault="002579BA" w:rsidP="002579BA">
            <w:pPr>
              <w:pStyle w:val="PGPBullet1"/>
            </w:pPr>
            <w:r w:rsidRPr="00C30983">
              <w:t>Utilize the ASPIRE™ and PRACTICE™ frameworks to lead interviews in an influential manner that will yield insights and strengthen relationships with interviewees</w:t>
            </w:r>
          </w:p>
        </w:tc>
      </w:tr>
    </w:tbl>
    <w:p w14:paraId="1FF4E45B" w14:textId="77777777" w:rsidR="00E12E3C" w:rsidRDefault="00E12E3C" w:rsidP="00E12E3C">
      <w:r>
        <w:br w:type="page"/>
      </w:r>
    </w:p>
    <w:p w14:paraId="10E93C98" w14:textId="77777777" w:rsidR="005E49D8" w:rsidRDefault="005E49D8" w:rsidP="003364FE">
      <w:pPr>
        <w:pStyle w:val="PGPText"/>
      </w:pPr>
    </w:p>
    <w:p w14:paraId="5EC65C46" w14:textId="77777777" w:rsidR="005E49D8" w:rsidRDefault="005E49D8" w:rsidP="003364FE">
      <w:pPr>
        <w:pStyle w:val="PGPModuleName"/>
      </w:pPr>
      <w:bookmarkStart w:id="5" w:name="_Toc425164533"/>
      <w:r>
        <w:t>Introduction Module</w:t>
      </w:r>
      <w:bookmarkEnd w:id="5"/>
    </w:p>
    <w:tbl>
      <w:tblPr>
        <w:tblW w:w="10512" w:type="dxa"/>
        <w:tblLayout w:type="fixed"/>
        <w:tblLook w:val="01E0" w:firstRow="1" w:lastRow="1" w:firstColumn="1" w:lastColumn="1" w:noHBand="0" w:noVBand="0"/>
      </w:tblPr>
      <w:tblGrid>
        <w:gridCol w:w="436"/>
        <w:gridCol w:w="1294"/>
        <w:gridCol w:w="8664"/>
        <w:gridCol w:w="118"/>
      </w:tblGrid>
      <w:tr w:rsidR="005E49D8" w:rsidRPr="00F009D2" w14:paraId="69B89924" w14:textId="77777777" w:rsidTr="003364FE">
        <w:trPr>
          <w:tblHeader/>
        </w:trPr>
        <w:tc>
          <w:tcPr>
            <w:tcW w:w="10512" w:type="dxa"/>
            <w:gridSpan w:val="4"/>
          </w:tcPr>
          <w:p w14:paraId="7ACEC716" w14:textId="77777777" w:rsidR="005E49D8" w:rsidRPr="00F009D2" w:rsidRDefault="005E49D8" w:rsidP="003364FE">
            <w:pPr>
              <w:pStyle w:val="PGPLessonName"/>
            </w:pPr>
            <w:bookmarkStart w:id="6" w:name="_Toc425164534"/>
            <w:r>
              <w:t>Opening Case</w:t>
            </w:r>
            <w:bookmarkEnd w:id="6"/>
          </w:p>
        </w:tc>
      </w:tr>
      <w:tr w:rsidR="005E49D8" w:rsidRPr="00EA5933" w14:paraId="326952AA" w14:textId="77777777" w:rsidTr="006A090A">
        <w:tblPrEx>
          <w:tblLook w:val="0000" w:firstRow="0" w:lastRow="0" w:firstColumn="0" w:lastColumn="0" w:noHBand="0" w:noVBand="0"/>
        </w:tblPrEx>
        <w:trPr>
          <w:gridAfter w:val="1"/>
          <w:wAfter w:w="118" w:type="dxa"/>
        </w:trPr>
        <w:tc>
          <w:tcPr>
            <w:tcW w:w="1730" w:type="dxa"/>
            <w:gridSpan w:val="2"/>
          </w:tcPr>
          <w:p w14:paraId="69D7E78C" w14:textId="77777777" w:rsidR="005E49D8" w:rsidRPr="007465E3" w:rsidRDefault="005E49D8" w:rsidP="003364FE">
            <w:pPr>
              <w:pStyle w:val="zLGPIconHandouts"/>
            </w:pPr>
            <w:r>
              <w:rPr>
                <w:noProof/>
              </w:rPr>
              <w:drawing>
                <wp:inline distT="0" distB="0" distL="0" distR="0" wp14:anchorId="18B2D9E6" wp14:editId="205E10AB">
                  <wp:extent cx="658368" cy="658368"/>
                  <wp:effectExtent l="0" t="0" r="8890" b="8890"/>
                  <wp:docPr id="325" name="Picture 32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664" w:type="dxa"/>
            <w:tcBorders>
              <w:top w:val="single" w:sz="6" w:space="0" w:color="808080"/>
              <w:bottom w:val="single" w:sz="6" w:space="0" w:color="808080"/>
            </w:tcBorders>
          </w:tcPr>
          <w:p w14:paraId="1ADACE2A" w14:textId="77777777" w:rsidR="005E49D8" w:rsidRPr="00767181" w:rsidRDefault="005E49D8" w:rsidP="005E49D8">
            <w:pPr>
              <w:pStyle w:val="PGPTitle"/>
            </w:pPr>
            <w:r w:rsidRPr="00767181">
              <w:t xml:space="preserve">Instructions for the </w:t>
            </w:r>
            <w:r>
              <w:t>Opening Case</w:t>
            </w:r>
            <w:r w:rsidRPr="00767181">
              <w:t>:</w:t>
            </w:r>
          </w:p>
          <w:p w14:paraId="5723CEBD" w14:textId="77777777" w:rsidR="005E49D8" w:rsidRDefault="005E49D8" w:rsidP="005E49D8">
            <w:pPr>
              <w:pStyle w:val="PGPBullet1"/>
            </w:pPr>
            <w:r>
              <w:t>The purpose of the opening case is to identify areas where an equity research analyst could generate unique insights for stock picking through better discovery, questioning and influencing</w:t>
            </w:r>
          </w:p>
          <w:p w14:paraId="13BF0C51" w14:textId="77777777" w:rsidR="005E49D8" w:rsidRDefault="005E49D8" w:rsidP="005E49D8">
            <w:pPr>
              <w:pStyle w:val="PGPBullet1"/>
            </w:pPr>
            <w:r>
              <w:t>First review the entire case, reading one row of the table at a time</w:t>
            </w:r>
            <w:r w:rsidR="001717FD">
              <w:t xml:space="preserve"> (read through to the last table)</w:t>
            </w:r>
          </w:p>
          <w:p w14:paraId="2348493B" w14:textId="77777777" w:rsidR="005E49D8" w:rsidRDefault="005E49D8" w:rsidP="005E49D8">
            <w:pPr>
              <w:pStyle w:val="PGPBullet1"/>
            </w:pPr>
            <w:r>
              <w:t>Then go back and read again, making</w:t>
            </w:r>
            <w:r w:rsidR="001717FD">
              <w:t xml:space="preserve"> notes in the right-most columns of the tables, </w:t>
            </w:r>
            <w:r>
              <w:t>where you sense the analyst is not using best practices</w:t>
            </w:r>
          </w:p>
          <w:p w14:paraId="272E330D" w14:textId="77777777" w:rsidR="005E49D8" w:rsidRPr="009667C5" w:rsidRDefault="005E49D8" w:rsidP="005E49D8">
            <w:pPr>
              <w:pStyle w:val="PGPBullet1"/>
            </w:pPr>
            <w:r>
              <w:t>At the end of each module of this workshop we will review the relevant areas of the case where the analyst should have performed better</w:t>
            </w:r>
          </w:p>
        </w:tc>
      </w:tr>
      <w:tr w:rsidR="003364FE" w:rsidRPr="002F6248" w14:paraId="0B43328C" w14:textId="77777777" w:rsidTr="003364FE">
        <w:tblPrEx>
          <w:tblLook w:val="0000" w:firstRow="0" w:lastRow="0" w:firstColumn="0" w:lastColumn="0" w:noHBand="0" w:noVBand="0"/>
        </w:tblPrEx>
        <w:trPr>
          <w:trHeight w:val="300"/>
          <w:hidden/>
        </w:trPr>
        <w:tc>
          <w:tcPr>
            <w:tcW w:w="436" w:type="dxa"/>
            <w:shd w:val="clear" w:color="auto" w:fill="auto"/>
          </w:tcPr>
          <w:p w14:paraId="0D950E8A" w14:textId="77777777" w:rsidR="003364FE" w:rsidRPr="002F6248" w:rsidRDefault="003364FE" w:rsidP="003364FE">
            <w:pPr>
              <w:pStyle w:val="zLGPIconExtractHandout"/>
              <w:rPr>
                <w:color w:val="FF0000"/>
              </w:rPr>
            </w:pPr>
            <w:bookmarkStart w:id="7" w:name="_Hlk513101417"/>
            <w:r w:rsidRPr="002F6248">
              <w:rPr>
                <w:color w:val="FF0000"/>
              </w:rPr>
              <w:t>z</w:t>
            </w:r>
          </w:p>
        </w:tc>
        <w:tc>
          <w:tcPr>
            <w:tcW w:w="10076" w:type="dxa"/>
            <w:gridSpan w:val="3"/>
          </w:tcPr>
          <w:p w14:paraId="2A5B8240" w14:textId="77777777" w:rsidR="003364FE" w:rsidRDefault="003364FE" w:rsidP="003364FE">
            <w:pPr>
              <w:pStyle w:val="PGPTitle"/>
            </w:pPr>
            <w:r>
              <w:t>Opening Case</w:t>
            </w:r>
          </w:p>
          <w:p w14:paraId="13A09AFC" w14:textId="77777777" w:rsidR="003364FE" w:rsidRDefault="003364FE" w:rsidP="003364FE">
            <w:pPr>
              <w:pStyle w:val="PGPText"/>
            </w:pPr>
            <w:r>
              <w:t xml:space="preserve">For the past 18 months, </w:t>
            </w:r>
            <w:r w:rsidRPr="00F22332">
              <w:t xml:space="preserve">Lucas Gallo </w:t>
            </w:r>
            <w:r>
              <w:t>has</w:t>
            </w:r>
            <w:r w:rsidRPr="00F22332">
              <w:t xml:space="preserve"> </w:t>
            </w:r>
            <w:r>
              <w:t xml:space="preserve">been </w:t>
            </w:r>
            <w:r w:rsidRPr="00F22332">
              <w:t xml:space="preserve">an equity research analyst </w:t>
            </w:r>
            <w:r>
              <w:t>covering about 30 stocks in the</w:t>
            </w:r>
            <w:r w:rsidRPr="00F22332">
              <w:t xml:space="preserve"> transportation, chemical, and auto sectors</w:t>
            </w:r>
            <w:r>
              <w:t xml:space="preserve"> for </w:t>
            </w:r>
            <w:r w:rsidRPr="00F22332">
              <w:t>Nickel Mine Asset Ma</w:t>
            </w:r>
            <w:r>
              <w:t>nagement (NMAM)</w:t>
            </w:r>
            <w:r w:rsidRPr="00F22332">
              <w:t>.</w:t>
            </w:r>
            <w:r>
              <w:t xml:space="preserve"> He meets monthly with his mentor David Torres, a senior portfolio manager, who many years ago also covered the same sectors as Lucas.</w:t>
            </w:r>
          </w:p>
          <w:p w14:paraId="13665ED6" w14:textId="77777777" w:rsidR="003364FE" w:rsidRDefault="003364FE" w:rsidP="003364FE">
            <w:pPr>
              <w:pStyle w:val="PGPText"/>
            </w:pPr>
          </w:p>
          <w:p w14:paraId="5950EE70" w14:textId="4239CD8C" w:rsidR="003364FE" w:rsidRDefault="003364FE" w:rsidP="003364FE">
            <w:pPr>
              <w:pStyle w:val="PGPText"/>
            </w:pPr>
            <w:r>
              <w:t xml:space="preserve">During this month’s </w:t>
            </w:r>
            <w:r w:rsidR="008F13CA">
              <w:t>meeting,</w:t>
            </w:r>
            <w:r>
              <w:t xml:space="preserve"> David addresses Lucas’ one-year stock picking performance, which is dreadful. </w:t>
            </w:r>
            <w:r w:rsidR="00CC667C">
              <w:t>Let’s listen in on the conversation</w:t>
            </w:r>
            <w:r>
              <w:t>…</w:t>
            </w:r>
          </w:p>
          <w:tbl>
            <w:tblPr>
              <w:tblStyle w:val="AnalystSolutions"/>
              <w:tblW w:w="0" w:type="auto"/>
              <w:tblLayout w:type="fixed"/>
              <w:tblLook w:val="04A0" w:firstRow="1" w:lastRow="0" w:firstColumn="1" w:lastColumn="0" w:noHBand="0" w:noVBand="1"/>
            </w:tblPr>
            <w:tblGrid>
              <w:gridCol w:w="3265"/>
              <w:gridCol w:w="2351"/>
              <w:gridCol w:w="864"/>
              <w:gridCol w:w="50"/>
              <w:gridCol w:w="3266"/>
            </w:tblGrid>
            <w:tr w:rsidR="006A090A" w14:paraId="6E7ABA06" w14:textId="77777777" w:rsidTr="006A090A">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3256EE33" w14:textId="77777777" w:rsidR="006A090A" w:rsidRDefault="006A090A" w:rsidP="006A090A">
                  <w:pPr>
                    <w:pStyle w:val="PGPText"/>
                  </w:pPr>
                  <w:r>
                    <w:t>Lucas’ dialogue</w:t>
                  </w:r>
                </w:p>
              </w:tc>
              <w:tc>
                <w:tcPr>
                  <w:tcW w:w="3265" w:type="dxa"/>
                  <w:gridSpan w:val="3"/>
                </w:tcPr>
                <w:p w14:paraId="4BFCDCCD" w14:textId="77777777" w:rsidR="006A090A" w:rsidRDefault="006A090A" w:rsidP="006A090A">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3EAF847E" w14:textId="77777777" w:rsidR="006A090A" w:rsidRDefault="006A090A" w:rsidP="006A090A">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6A090A" w14:paraId="30E412ED" w14:textId="77777777" w:rsidTr="006A09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753F79BA" w14:textId="77777777" w:rsidR="006A090A" w:rsidRDefault="006A090A" w:rsidP="006A090A">
                  <w:pPr>
                    <w:pStyle w:val="PGPText"/>
                  </w:pPr>
                  <w:r>
                    <w:t>“I’m not sure why my stock picking performance isn’t better. I’m doing everything I can to stay on top of my stocks. I read every news story, sell-side report and regulatory filing for my universe of stocks.”</w:t>
                  </w:r>
                </w:p>
              </w:tc>
              <w:tc>
                <w:tcPr>
                  <w:tcW w:w="3265" w:type="dxa"/>
                  <w:gridSpan w:val="3"/>
                </w:tcPr>
                <w:p w14:paraId="1F2DD706"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3C9EBDCC"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7BE0771E" w14:textId="77777777" w:rsidTr="006A090A">
              <w:trPr>
                <w:cantSplit/>
              </w:trPr>
              <w:tc>
                <w:tcPr>
                  <w:cnfStyle w:val="001000000000" w:firstRow="0" w:lastRow="0" w:firstColumn="1" w:lastColumn="0" w:oddVBand="0" w:evenVBand="0" w:oddHBand="0" w:evenHBand="0" w:firstRowFirstColumn="0" w:firstRowLastColumn="0" w:lastRowFirstColumn="0" w:lastRowLastColumn="0"/>
                  <w:tcW w:w="3265" w:type="dxa"/>
                </w:tcPr>
                <w:p w14:paraId="38B6E371" w14:textId="77777777" w:rsidR="006A090A" w:rsidRDefault="006A090A" w:rsidP="006A090A">
                  <w:pPr>
                    <w:pStyle w:val="PGPText"/>
                  </w:pPr>
                  <w:r>
                    <w:t>“It’s usually from something I learn from speaking to the company’s IR contact or a sell-side analyst”</w:t>
                  </w:r>
                </w:p>
              </w:tc>
              <w:tc>
                <w:tcPr>
                  <w:tcW w:w="3265" w:type="dxa"/>
                  <w:gridSpan w:val="3"/>
                </w:tcPr>
                <w:p w14:paraId="5B403B9E"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4A3C06DF" w14:textId="77777777" w:rsidR="006A090A" w:rsidRPr="00F47379"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31210678" w14:textId="77777777" w:rsidTr="006A09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6D46BF7E" w14:textId="77777777" w:rsidR="006A090A" w:rsidRDefault="006A090A" w:rsidP="006A090A">
                  <w:pPr>
                    <w:pStyle w:val="PGPText"/>
                  </w:pPr>
                  <w:r>
                    <w:t>“What are critical factors?”</w:t>
                  </w:r>
                </w:p>
              </w:tc>
              <w:tc>
                <w:tcPr>
                  <w:tcW w:w="3265" w:type="dxa"/>
                  <w:gridSpan w:val="3"/>
                </w:tcPr>
                <w:p w14:paraId="4E2D3FE1"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38F8855D"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3B0F1D23" w14:textId="77777777" w:rsidTr="006A090A">
              <w:trPr>
                <w:cantSplit/>
              </w:trPr>
              <w:tc>
                <w:tcPr>
                  <w:cnfStyle w:val="001000000000" w:firstRow="0" w:lastRow="0" w:firstColumn="1" w:lastColumn="0" w:oddVBand="0" w:evenVBand="0" w:oddHBand="0" w:evenHBand="0" w:firstRowFirstColumn="0" w:firstRowLastColumn="0" w:lastRowFirstColumn="0" w:lastRowLastColumn="0"/>
                  <w:tcW w:w="3265" w:type="dxa"/>
                </w:tcPr>
                <w:p w14:paraId="5B020096" w14:textId="77777777" w:rsidR="006A090A" w:rsidRDefault="006A090A" w:rsidP="006A090A">
                  <w:pPr>
                    <w:pStyle w:val="PGPText"/>
                  </w:pPr>
                  <w:r>
                    <w:t>“I have a friend who works for ExpBitz which is an on-line travel site for booking flights and hotels. I speak to him about once a month about the airline sector.”</w:t>
                  </w:r>
                </w:p>
              </w:tc>
              <w:tc>
                <w:tcPr>
                  <w:tcW w:w="3265" w:type="dxa"/>
                  <w:gridSpan w:val="3"/>
                </w:tcPr>
                <w:p w14:paraId="76DD4FE8"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234F7A2F"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50F6E2CD" w14:textId="77777777" w:rsidTr="006A09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4DDDAD2B" w14:textId="77777777" w:rsidR="006A090A" w:rsidRDefault="006A090A" w:rsidP="006A090A">
                  <w:pPr>
                    <w:pStyle w:val="PGPText"/>
                  </w:pPr>
                  <w:r>
                    <w:t>“Not really…he’s in charge of their IT department and so we usually discuss IT issues for the industry”</w:t>
                  </w:r>
                </w:p>
              </w:tc>
              <w:tc>
                <w:tcPr>
                  <w:tcW w:w="3265" w:type="dxa"/>
                  <w:gridSpan w:val="3"/>
                </w:tcPr>
                <w:p w14:paraId="4C492236"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2CB2586C"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1976F323" w14:textId="77777777" w:rsidTr="006A090A">
              <w:trPr>
                <w:cantSplit/>
              </w:trPr>
              <w:tc>
                <w:tcPr>
                  <w:cnfStyle w:val="001000000000" w:firstRow="0" w:lastRow="0" w:firstColumn="1" w:lastColumn="0" w:oddVBand="0" w:evenVBand="0" w:oddHBand="0" w:evenHBand="0" w:firstRowFirstColumn="0" w:firstRowLastColumn="0" w:lastRowFirstColumn="0" w:lastRowLastColumn="0"/>
                  <w:tcW w:w="3265" w:type="dxa"/>
                </w:tcPr>
                <w:p w14:paraId="2A67BBD3" w14:textId="77777777" w:rsidR="006A090A" w:rsidRDefault="006A090A" w:rsidP="006A090A">
                  <w:pPr>
                    <w:pStyle w:val="PGPText"/>
                  </w:pPr>
                  <w:r>
                    <w:lastRenderedPageBreak/>
                    <w:t>“I’m not sure because I haven’t spent any time learning about industry groups”</w:t>
                  </w:r>
                </w:p>
              </w:tc>
              <w:tc>
                <w:tcPr>
                  <w:tcW w:w="3265" w:type="dxa"/>
                  <w:gridSpan w:val="3"/>
                </w:tcPr>
                <w:p w14:paraId="689D4FF6"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7611870D"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1126E764"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shd w:val="clear" w:color="auto" w:fill="002868" w:themeFill="text2"/>
                </w:tcPr>
                <w:p w14:paraId="5F639CDA" w14:textId="77777777" w:rsidR="006A090A" w:rsidRPr="006A090A" w:rsidRDefault="006A090A" w:rsidP="006A090A">
                  <w:pPr>
                    <w:pStyle w:val="PGPText"/>
                    <w:rPr>
                      <w:color w:val="FFFFFF" w:themeColor="background1"/>
                    </w:rPr>
                  </w:pPr>
                  <w:r w:rsidRPr="006A090A">
                    <w:rPr>
                      <w:color w:val="FFFFFF" w:themeColor="background1"/>
                    </w:rPr>
                    <w:t>Lucas’ thoughts and actions…</w:t>
                  </w:r>
                </w:p>
              </w:tc>
              <w:tc>
                <w:tcPr>
                  <w:tcW w:w="4180" w:type="dxa"/>
                  <w:gridSpan w:val="3"/>
                  <w:shd w:val="clear" w:color="auto" w:fill="002868" w:themeFill="text2"/>
                </w:tcPr>
                <w:p w14:paraId="0B853AA1" w14:textId="77777777" w:rsidR="006A090A" w:rsidRPr="006A090A" w:rsidRDefault="006A090A" w:rsidP="006A090A">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6A090A" w14:paraId="6CD7A546" w14:textId="77777777" w:rsidTr="006A090A">
              <w:tc>
                <w:tcPr>
                  <w:cnfStyle w:val="001000000000" w:firstRow="0" w:lastRow="0" w:firstColumn="1" w:lastColumn="0" w:oddVBand="0" w:evenVBand="0" w:oddHBand="0" w:evenHBand="0" w:firstRowFirstColumn="0" w:firstRowLastColumn="0" w:lastRowFirstColumn="0" w:lastRowLastColumn="0"/>
                  <w:tcW w:w="5616" w:type="dxa"/>
                  <w:gridSpan w:val="2"/>
                </w:tcPr>
                <w:p w14:paraId="1C87A3F3" w14:textId="77777777" w:rsidR="006A090A" w:rsidRDefault="006A090A" w:rsidP="006A090A">
                  <w:pPr>
                    <w:pStyle w:val="PGPText"/>
                  </w:pPr>
                  <w:r>
                    <w:t xml:space="preserve">Lucas considers this Air-Con event to be a big interruption to his normal routine and so he decides he’ll wait to learn more about it on his flight there. </w:t>
                  </w:r>
                </w:p>
              </w:tc>
              <w:tc>
                <w:tcPr>
                  <w:tcW w:w="4180" w:type="dxa"/>
                  <w:gridSpan w:val="3"/>
                </w:tcPr>
                <w:p w14:paraId="1AA952BC"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635B300A"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tcPr>
                <w:p w14:paraId="27EC6A5D" w14:textId="77777777" w:rsidR="006A090A" w:rsidRDefault="006A090A" w:rsidP="006A090A">
                  <w:pPr>
                    <w:pStyle w:val="PGPText"/>
                  </w:pPr>
                  <w:r>
                    <w:t>As the date draws closer, he figures he can use the event to seek information that will support his view that trans-Pacific pricing is likely to increase over the next two years.</w:t>
                  </w:r>
                </w:p>
              </w:tc>
              <w:tc>
                <w:tcPr>
                  <w:tcW w:w="4180" w:type="dxa"/>
                  <w:gridSpan w:val="3"/>
                </w:tcPr>
                <w:p w14:paraId="33B9360C" w14:textId="77777777" w:rsidR="006A090A" w:rsidRPr="00511D1E"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3716220E" w14:textId="77777777" w:rsidTr="006A090A">
              <w:tc>
                <w:tcPr>
                  <w:cnfStyle w:val="001000000000" w:firstRow="0" w:lastRow="0" w:firstColumn="1" w:lastColumn="0" w:oddVBand="0" w:evenVBand="0" w:oddHBand="0" w:evenHBand="0" w:firstRowFirstColumn="0" w:firstRowLastColumn="0" w:lastRowFirstColumn="0" w:lastRowLastColumn="0"/>
                  <w:tcW w:w="5616" w:type="dxa"/>
                  <w:gridSpan w:val="2"/>
                </w:tcPr>
                <w:p w14:paraId="3C4EECFD" w14:textId="77777777" w:rsidR="006A090A" w:rsidRDefault="006A090A" w:rsidP="006A090A">
                  <w:pPr>
                    <w:pStyle w:val="PGPText"/>
                  </w:pPr>
                  <w:r w:rsidRPr="00087959">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80" w:type="dxa"/>
                  <w:gridSpan w:val="3"/>
                </w:tcPr>
                <w:p w14:paraId="3AE67B54"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44D737AD"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tcPr>
                <w:p w14:paraId="67253313" w14:textId="77777777" w:rsidR="006A090A" w:rsidRDefault="006A090A" w:rsidP="006A090A">
                  <w:pPr>
                    <w:pStyle w:val="PGPText"/>
                  </w:pPr>
                  <w:r>
                    <w:t xml:space="preserve">He arrives at the conference the next morning, realizing he’s under-dressed, wearing jeans and a polo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80" w:type="dxa"/>
                  <w:gridSpan w:val="3"/>
                </w:tcPr>
                <w:p w14:paraId="19253E64"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23A80DB2" w14:textId="77777777" w:rsidTr="006A090A">
              <w:tc>
                <w:tcPr>
                  <w:cnfStyle w:val="001000000000" w:firstRow="0" w:lastRow="0" w:firstColumn="1" w:lastColumn="0" w:oddVBand="0" w:evenVBand="0" w:oddHBand="0" w:evenHBand="0" w:firstRowFirstColumn="0" w:firstRowLastColumn="0" w:lastRowFirstColumn="0" w:lastRowLastColumn="0"/>
                  <w:tcW w:w="5616" w:type="dxa"/>
                  <w:gridSpan w:val="2"/>
                </w:tcPr>
                <w:p w14:paraId="0F7FCE47" w14:textId="77777777" w:rsidR="006A090A" w:rsidRDefault="006A090A" w:rsidP="006A090A">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80" w:type="dxa"/>
                  <w:gridSpan w:val="3"/>
                </w:tcPr>
                <w:p w14:paraId="351938E2" w14:textId="77777777" w:rsidR="006A090A" w:rsidRPr="00511D1E"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04926C2A"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shd w:val="clear" w:color="auto" w:fill="002868" w:themeFill="text2"/>
                </w:tcPr>
                <w:p w14:paraId="45CD3AD1" w14:textId="77777777" w:rsidR="006A090A" w:rsidRPr="006A090A" w:rsidRDefault="006A090A" w:rsidP="006A090A">
                  <w:pPr>
                    <w:pStyle w:val="PGPText"/>
                    <w:rPr>
                      <w:color w:val="FFFFFF" w:themeColor="background1"/>
                    </w:rPr>
                  </w:pPr>
                  <w:r w:rsidRPr="006A090A">
                    <w:rPr>
                      <w:color w:val="FFFFFF" w:themeColor="background1"/>
                    </w:rPr>
                    <w:t>Lucas’ dialogue</w:t>
                  </w:r>
                </w:p>
              </w:tc>
              <w:tc>
                <w:tcPr>
                  <w:tcW w:w="3265" w:type="dxa"/>
                  <w:gridSpan w:val="3"/>
                  <w:shd w:val="clear" w:color="auto" w:fill="002868" w:themeFill="text2"/>
                </w:tcPr>
                <w:p w14:paraId="6D56355F" w14:textId="77777777" w:rsidR="006A090A" w:rsidRPr="006A090A" w:rsidRDefault="006A090A" w:rsidP="006A090A">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Executive’s dialogue</w:t>
                  </w:r>
                </w:p>
              </w:tc>
              <w:tc>
                <w:tcPr>
                  <w:tcW w:w="3266" w:type="dxa"/>
                  <w:shd w:val="clear" w:color="auto" w:fill="002868" w:themeFill="text2"/>
                </w:tcPr>
                <w:p w14:paraId="1F4A685D" w14:textId="77777777" w:rsidR="006A090A" w:rsidRPr="006A090A" w:rsidRDefault="006A090A" w:rsidP="006A090A">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6A090A" w14:paraId="666FFC33"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004C3977" w14:textId="77777777" w:rsidR="006A090A" w:rsidRDefault="006A090A" w:rsidP="006A090A">
                  <w:pPr>
                    <w:pStyle w:val="PGPText"/>
                  </w:pPr>
                  <w:r>
                    <w:t xml:space="preserve">“Hi, I’m Lucas Gallo of </w:t>
                  </w:r>
                  <w:r w:rsidRPr="00A20202">
                    <w:t>Nickel Mine Asset Management</w:t>
                  </w:r>
                  <w:r>
                    <w:t>. I don’t cover your stock because it’s too small and so I don’t know much about your airline”</w:t>
                  </w:r>
                </w:p>
              </w:tc>
              <w:tc>
                <w:tcPr>
                  <w:tcW w:w="3265" w:type="dxa"/>
                  <w:gridSpan w:val="3"/>
                </w:tcPr>
                <w:p w14:paraId="0745322C"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“Well, nice to meet you”</w:t>
                  </w:r>
                </w:p>
              </w:tc>
              <w:tc>
                <w:tcPr>
                  <w:tcW w:w="3266" w:type="dxa"/>
                </w:tcPr>
                <w:p w14:paraId="04A26E59"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09DCC04D"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712B2418" w14:textId="77777777" w:rsidR="006A090A" w:rsidRDefault="006A090A" w:rsidP="006A090A">
                  <w:pPr>
                    <w:pStyle w:val="PGPText"/>
                  </w:pPr>
                  <w:r>
                    <w:t>“How long have you been CEO?”</w:t>
                  </w:r>
                </w:p>
              </w:tc>
              <w:tc>
                <w:tcPr>
                  <w:tcW w:w="3265" w:type="dxa"/>
                  <w:gridSpan w:val="3"/>
                </w:tcPr>
                <w:p w14:paraId="1F14916D"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“About ten years”</w:t>
                  </w:r>
                </w:p>
              </w:tc>
              <w:tc>
                <w:tcPr>
                  <w:tcW w:w="3266" w:type="dxa"/>
                </w:tcPr>
                <w:p w14:paraId="731BBADE"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7BD292C0"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74CA01F1" w14:textId="77777777" w:rsidR="006A090A" w:rsidRDefault="006A090A" w:rsidP="006A090A">
                  <w:pPr>
                    <w:pStyle w:val="PGPText"/>
                  </w:pPr>
                  <w:r>
                    <w:t>“I’d like to know how much you are taking up ticket pricing in the trans-Pacific market”</w:t>
                  </w:r>
                </w:p>
              </w:tc>
              <w:tc>
                <w:tcPr>
                  <w:tcW w:w="3265" w:type="dxa"/>
                  <w:gridSpan w:val="3"/>
                </w:tcPr>
                <w:p w14:paraId="04B96EB2"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“I’m not sure because we don’t operate in that market. Have you spoken with the guys at McFinsey Consulting who specialize in forecasting airline pricing by route?”</w:t>
                  </w:r>
                </w:p>
              </w:tc>
              <w:tc>
                <w:tcPr>
                  <w:tcW w:w="3266" w:type="dxa"/>
                </w:tcPr>
                <w:p w14:paraId="58D844C1"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7EF7EBED"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854CC81" w14:textId="77777777" w:rsidR="006A090A" w:rsidRDefault="006A090A" w:rsidP="006A090A">
                  <w:pPr>
                    <w:pStyle w:val="PGPText"/>
                  </w:pPr>
                  <w:r>
                    <w:t>“No, I didn’t know there were consultants who focus on airline pricing. So how’s business in the areas where you operate?”</w:t>
                  </w:r>
                </w:p>
              </w:tc>
              <w:tc>
                <w:tcPr>
                  <w:tcW w:w="3265" w:type="dxa"/>
                  <w:gridSpan w:val="3"/>
                </w:tcPr>
                <w:p w14:paraId="48365B56"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“As we mentioned during our quarterly call just over a month ago, we believe we’ll see a 5% increase in passenger seat miles and a 2% increase in revenue per available seat mile this quarter”</w:t>
                  </w:r>
                </w:p>
              </w:tc>
              <w:tc>
                <w:tcPr>
                  <w:tcW w:w="3266" w:type="dxa"/>
                </w:tcPr>
                <w:p w14:paraId="685AD05A"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2DE209E5"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0822DE22" w14:textId="77777777" w:rsidR="006A090A" w:rsidRDefault="006A090A" w:rsidP="006A090A">
                  <w:pPr>
                    <w:pStyle w:val="PGPText"/>
                  </w:pPr>
                  <w:r>
                    <w:t>“Do you expect to change your guidance before you report the current quarter?”</w:t>
                  </w:r>
                </w:p>
              </w:tc>
              <w:tc>
                <w:tcPr>
                  <w:tcW w:w="3265" w:type="dxa"/>
                  <w:gridSpan w:val="3"/>
                </w:tcPr>
                <w:p w14:paraId="3CB07BB8"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“Well, I’m not sure I can answer such a direct question”</w:t>
                  </w:r>
                </w:p>
              </w:tc>
              <w:tc>
                <w:tcPr>
                  <w:tcW w:w="3266" w:type="dxa"/>
                </w:tcPr>
                <w:p w14:paraId="5987129D"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7F617A55" w14:textId="77777777" w:rsidTr="006A090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53A26F81" w14:textId="77777777" w:rsidR="006A090A" w:rsidRDefault="006A090A" w:rsidP="006A090A">
                  <w:pPr>
                    <w:pStyle w:val="PGPText"/>
                  </w:pPr>
                  <w:r>
                    <w:lastRenderedPageBreak/>
                    <w:t>“In your presentation you referenced bidding on another regional airline last year but didn’t succeed in acquiring it. Who’s to blame in your firm for messing up such a great opportunity?”</w:t>
                  </w:r>
                </w:p>
              </w:tc>
              <w:tc>
                <w:tcPr>
                  <w:tcW w:w="3265" w:type="dxa"/>
                  <w:gridSpan w:val="3"/>
                </w:tcPr>
                <w:p w14:paraId="199C957C"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“We walked away because valuation was too rich. We determined we could build more cheaply than buy. I need to get to another meeting and so I’m sorry but I need to run. It was nice meeting you.”</w:t>
                  </w:r>
                </w:p>
              </w:tc>
              <w:tc>
                <w:tcPr>
                  <w:tcW w:w="3266" w:type="dxa"/>
                </w:tcPr>
                <w:p w14:paraId="271F85EC"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15681B9A"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599F19A5" w14:textId="77777777" w:rsidR="006A090A" w:rsidRDefault="006A090A" w:rsidP="006A090A">
                  <w:pPr>
                    <w:pStyle w:val="PGPText"/>
                  </w:pPr>
                  <w:r>
                    <w:t>“Same here, thanks”</w:t>
                  </w:r>
                </w:p>
              </w:tc>
              <w:tc>
                <w:tcPr>
                  <w:tcW w:w="3265" w:type="dxa"/>
                  <w:gridSpan w:val="3"/>
                </w:tcPr>
                <w:p w14:paraId="47A7B811"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c>
                <w:tcPr>
                  <w:tcW w:w="3266" w:type="dxa"/>
                </w:tcPr>
                <w:p w14:paraId="084D37F3"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35AE7091"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shd w:val="clear" w:color="auto" w:fill="002868" w:themeFill="text2"/>
                </w:tcPr>
                <w:p w14:paraId="7C976E07" w14:textId="77777777" w:rsidR="006A090A" w:rsidRPr="006A090A" w:rsidRDefault="006A090A" w:rsidP="006A090A">
                  <w:pPr>
                    <w:pStyle w:val="PGPText"/>
                    <w:rPr>
                      <w:color w:val="FFFFFF" w:themeColor="background1"/>
                    </w:rPr>
                  </w:pPr>
                  <w:r w:rsidRPr="006A090A">
                    <w:rPr>
                      <w:color w:val="FFFFFF" w:themeColor="background1"/>
                    </w:rPr>
                    <w:t>Lucas’ thoughts and actions…</w:t>
                  </w:r>
                </w:p>
              </w:tc>
              <w:tc>
                <w:tcPr>
                  <w:tcW w:w="3316" w:type="dxa"/>
                  <w:gridSpan w:val="2"/>
                  <w:shd w:val="clear" w:color="auto" w:fill="002868" w:themeFill="text2"/>
                </w:tcPr>
                <w:p w14:paraId="5864FF99" w14:textId="77777777" w:rsidR="006A090A" w:rsidRPr="006A090A" w:rsidRDefault="006A090A" w:rsidP="006A090A">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6A090A" w14:paraId="7B2F6056" w14:textId="77777777" w:rsidTr="006A090A">
              <w:tc>
                <w:tcPr>
                  <w:cnfStyle w:val="001000000000" w:firstRow="0" w:lastRow="0" w:firstColumn="1" w:lastColumn="0" w:oddVBand="0" w:evenVBand="0" w:oddHBand="0" w:evenHBand="0" w:firstRowFirstColumn="0" w:firstRowLastColumn="0" w:lastRowFirstColumn="0" w:lastRowLastColumn="0"/>
                  <w:tcW w:w="6480" w:type="dxa"/>
                  <w:gridSpan w:val="3"/>
                </w:tcPr>
                <w:p w14:paraId="0021384E" w14:textId="77777777" w:rsidR="006A090A" w:rsidRDefault="006A090A" w:rsidP="006A090A">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6" w:type="dxa"/>
                  <w:gridSpan w:val="2"/>
                </w:tcPr>
                <w:p w14:paraId="1579C2B5"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005341F7"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638FAF7E" w14:textId="77777777" w:rsidR="006A090A" w:rsidRDefault="006A090A" w:rsidP="006A090A">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6" w:type="dxa"/>
                  <w:gridSpan w:val="2"/>
                </w:tcPr>
                <w:p w14:paraId="1A4C688A"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3A172E18" w14:textId="77777777" w:rsidTr="006A090A">
              <w:tc>
                <w:tcPr>
                  <w:cnfStyle w:val="001000000000" w:firstRow="0" w:lastRow="0" w:firstColumn="1" w:lastColumn="0" w:oddVBand="0" w:evenVBand="0" w:oddHBand="0" w:evenHBand="0" w:firstRowFirstColumn="0" w:firstRowLastColumn="0" w:lastRowFirstColumn="0" w:lastRowLastColumn="0"/>
                  <w:tcW w:w="3265" w:type="dxa"/>
                  <w:shd w:val="clear" w:color="auto" w:fill="002868" w:themeFill="text2"/>
                </w:tcPr>
                <w:p w14:paraId="0710F3EF" w14:textId="77777777" w:rsidR="006A090A" w:rsidRPr="006A090A" w:rsidRDefault="006A090A" w:rsidP="006A090A">
                  <w:pPr>
                    <w:pStyle w:val="PGPText"/>
                    <w:rPr>
                      <w:color w:val="FFFFFF" w:themeColor="background1"/>
                    </w:rPr>
                  </w:pPr>
                  <w:r w:rsidRPr="006A090A">
                    <w:rPr>
                      <w:color w:val="FFFFFF" w:themeColor="background1"/>
                    </w:rPr>
                    <w:t>Lucas</w:t>
                  </w:r>
                </w:p>
              </w:tc>
              <w:tc>
                <w:tcPr>
                  <w:tcW w:w="3265" w:type="dxa"/>
                  <w:gridSpan w:val="3"/>
                  <w:shd w:val="clear" w:color="auto" w:fill="002868" w:themeFill="text2"/>
                </w:tcPr>
                <w:p w14:paraId="306AC130" w14:textId="77777777" w:rsidR="006A090A" w:rsidRPr="006A090A" w:rsidRDefault="006A090A" w:rsidP="006A090A">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Sunil</w:t>
                  </w:r>
                </w:p>
              </w:tc>
              <w:tc>
                <w:tcPr>
                  <w:tcW w:w="3266" w:type="dxa"/>
                  <w:shd w:val="clear" w:color="auto" w:fill="002868" w:themeFill="text2"/>
                </w:tcPr>
                <w:p w14:paraId="0A820C1B" w14:textId="77777777" w:rsidR="006A090A" w:rsidRPr="006A090A" w:rsidRDefault="006A090A" w:rsidP="006A090A">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Your thoughts</w:t>
                  </w:r>
                </w:p>
              </w:tc>
            </w:tr>
            <w:tr w:rsidR="006A090A" w14:paraId="3E7F1DEA"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265010BC" w14:textId="77777777" w:rsidR="006A090A" w:rsidRDefault="006A090A" w:rsidP="006A090A">
                  <w:pPr>
                    <w:pStyle w:val="PGPText"/>
                  </w:pPr>
                  <w:r>
                    <w:t>“So what do you do for Trans Global Airlines?”</w:t>
                  </w:r>
                </w:p>
              </w:tc>
              <w:tc>
                <w:tcPr>
                  <w:tcW w:w="3265" w:type="dxa"/>
                  <w:gridSpan w:val="3"/>
                </w:tcPr>
                <w:p w14:paraId="689EB0BF"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2AEF6EEC"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2C0ED497"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2DAB6D1B" w14:textId="77777777" w:rsidR="006A090A" w:rsidRDefault="006A090A" w:rsidP="006A090A">
                  <w:pPr>
                    <w:pStyle w:val="PGPText"/>
                  </w:pPr>
                  <w:r>
                    <w:t>“So how’s business?”</w:t>
                  </w:r>
                </w:p>
              </w:tc>
              <w:tc>
                <w:tcPr>
                  <w:tcW w:w="3265" w:type="dxa"/>
                  <w:gridSpan w:val="3"/>
                </w:tcPr>
                <w:p w14:paraId="24856925"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2D1F7D18"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4BBDDA34"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FFE7AA6" w14:textId="77777777" w:rsidR="006A090A" w:rsidRDefault="006A090A" w:rsidP="006A090A">
                  <w:pPr>
                    <w:pStyle w:val="PGPText"/>
                  </w:pPr>
                  <w:r>
                    <w:t>“I’ve seen you guys have had some IT integration problems. Are those resolved?”</w:t>
                  </w:r>
                </w:p>
              </w:tc>
              <w:tc>
                <w:tcPr>
                  <w:tcW w:w="3265" w:type="dxa"/>
                  <w:gridSpan w:val="3"/>
                </w:tcPr>
                <w:p w14:paraId="70B40B51"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46231A89" w14:textId="77777777" w:rsidR="006A090A" w:rsidRPr="00560E86"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7F3BDD86"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4D68CDF6" w14:textId="77777777" w:rsidR="006A090A" w:rsidRDefault="006A090A" w:rsidP="006A090A">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What’s your current WACC and where do you see it 2-3 years from now?”</w:t>
                  </w:r>
                </w:p>
              </w:tc>
              <w:tc>
                <w:tcPr>
                  <w:tcW w:w="3265" w:type="dxa"/>
                  <w:gridSpan w:val="3"/>
                </w:tcPr>
                <w:p w14:paraId="48B244BD"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“Sorry but I don’t understand some of those terms”</w:t>
                  </w:r>
                </w:p>
              </w:tc>
              <w:tc>
                <w:tcPr>
                  <w:tcW w:w="3266" w:type="dxa"/>
                </w:tcPr>
                <w:p w14:paraId="7A03CF7D"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01B631D7"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6AE6C45" w14:textId="77777777" w:rsidR="006A090A" w:rsidRDefault="006A090A" w:rsidP="006A090A">
                  <w:pPr>
                    <w:pStyle w:val="PGPText"/>
                  </w:pPr>
                  <w:r>
                    <w:t>“Maybe I should start with my basic view in that I expect trans-Pacific ticket pricing to increase over the next 2 years. Do you agree?”</w:t>
                  </w:r>
                </w:p>
              </w:tc>
              <w:tc>
                <w:tcPr>
                  <w:tcW w:w="3265" w:type="dxa"/>
                  <w:gridSpan w:val="3"/>
                </w:tcPr>
                <w:p w14:paraId="5C7C6004"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2A7C6833"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127F88A3" w14:textId="77777777" w:rsidTr="006A090A">
              <w:tc>
                <w:tcPr>
                  <w:cnfStyle w:val="001000000000" w:firstRow="0" w:lastRow="0" w:firstColumn="1" w:lastColumn="0" w:oddVBand="0" w:evenVBand="0" w:oddHBand="0" w:evenHBand="0" w:firstRowFirstColumn="0" w:firstRowLastColumn="0" w:lastRowFirstColumn="0" w:lastRowLastColumn="0"/>
                  <w:tcW w:w="3265" w:type="dxa"/>
                </w:tcPr>
                <w:p w14:paraId="45A2B941" w14:textId="77777777" w:rsidR="006A090A" w:rsidRDefault="006A090A" w:rsidP="006A090A">
                  <w:pPr>
                    <w:pStyle w:val="PGPText"/>
                  </w:pPr>
                  <w:r>
                    <w:t>“Thanks, my boss is going to be pleased I found someone in the industry to confirm my thesis.”</w:t>
                  </w:r>
                </w:p>
              </w:tc>
              <w:tc>
                <w:tcPr>
                  <w:tcW w:w="3265" w:type="dxa"/>
                  <w:gridSpan w:val="3"/>
                </w:tcPr>
                <w:p w14:paraId="0EA9DCA4"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25824AE2"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64EE9D36"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1A98219" w14:textId="77777777" w:rsidR="006A090A" w:rsidRDefault="006A090A" w:rsidP="006A090A">
                  <w:pPr>
                    <w:pStyle w:val="PGPText"/>
                  </w:pPr>
                  <w:r>
                    <w:t>“Didn’t you guys order a bunch of those enormous A380 aircraft? Who’s in charge of that massive gamble?”</w:t>
                  </w:r>
                </w:p>
              </w:tc>
              <w:tc>
                <w:tcPr>
                  <w:tcW w:w="3265" w:type="dxa"/>
                  <w:gridSpan w:val="3"/>
                </w:tcPr>
                <w:p w14:paraId="1EF0CB5B"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16B62679" w14:textId="77777777" w:rsidR="006A090A" w:rsidRPr="00560E86"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4A4957A6" w14:textId="77777777" w:rsidTr="006A090A">
              <w:trPr>
                <w:cantSplit/>
                <w:tblHeader/>
              </w:trPr>
              <w:tc>
                <w:tcPr>
                  <w:cnfStyle w:val="001000000000" w:firstRow="0" w:lastRow="0" w:firstColumn="1" w:lastColumn="0" w:oddVBand="0" w:evenVBand="0" w:oddHBand="0" w:evenHBand="0" w:firstRowFirstColumn="0" w:firstRowLastColumn="0" w:lastRowFirstColumn="0" w:lastRowLastColumn="0"/>
                  <w:tcW w:w="6480" w:type="dxa"/>
                  <w:gridSpan w:val="3"/>
                  <w:shd w:val="clear" w:color="auto" w:fill="002868" w:themeFill="text2"/>
                </w:tcPr>
                <w:p w14:paraId="166803EE" w14:textId="77777777" w:rsidR="006A090A" w:rsidRPr="006A090A" w:rsidRDefault="006A090A" w:rsidP="006A090A">
                  <w:pPr>
                    <w:pStyle w:val="PGPText"/>
                    <w:rPr>
                      <w:color w:val="FFFFFF" w:themeColor="background1"/>
                    </w:rPr>
                  </w:pPr>
                  <w:r w:rsidRPr="006A090A">
                    <w:rPr>
                      <w:color w:val="FFFFFF" w:themeColor="background1"/>
                    </w:rPr>
                    <w:t>Lucas’ thoughts and actions…</w:t>
                  </w:r>
                </w:p>
              </w:tc>
              <w:tc>
                <w:tcPr>
                  <w:tcW w:w="3312" w:type="dxa"/>
                  <w:gridSpan w:val="2"/>
                  <w:shd w:val="clear" w:color="auto" w:fill="002868" w:themeFill="text2"/>
                </w:tcPr>
                <w:p w14:paraId="2F6B813A" w14:textId="77777777" w:rsidR="006A090A" w:rsidRPr="006A090A" w:rsidRDefault="006A090A" w:rsidP="006A090A">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Your thoughts</w:t>
                  </w:r>
                </w:p>
              </w:tc>
            </w:tr>
            <w:tr w:rsidR="006A090A" w14:paraId="68254F26"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7AB46360" w14:textId="77777777" w:rsidR="006A090A" w:rsidRDefault="006A090A" w:rsidP="006A090A">
                  <w:pPr>
                    <w:pStyle w:val="PGPText"/>
                  </w:pPr>
                  <w:r>
                    <w:t xml:space="preserve">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w:t>
                  </w:r>
                  <w:r>
                    <w:lastRenderedPageBreak/>
                    <w:t>Sunil about his buy-side job and then says he needs to go back to his hotel to catch up on work.</w:t>
                  </w:r>
                </w:p>
              </w:tc>
              <w:tc>
                <w:tcPr>
                  <w:tcW w:w="3312" w:type="dxa"/>
                  <w:gridSpan w:val="2"/>
                </w:tcPr>
                <w:p w14:paraId="7555658A" w14:textId="77777777" w:rsidR="006A090A"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r w:rsidR="006A090A" w14:paraId="53280686" w14:textId="77777777" w:rsidTr="006A090A">
              <w:tc>
                <w:tcPr>
                  <w:cnfStyle w:val="001000000000" w:firstRow="0" w:lastRow="0" w:firstColumn="1" w:lastColumn="0" w:oddVBand="0" w:evenVBand="0" w:oddHBand="0" w:evenHBand="0" w:firstRowFirstColumn="0" w:firstRowLastColumn="0" w:lastRowFirstColumn="0" w:lastRowLastColumn="0"/>
                  <w:tcW w:w="6480" w:type="dxa"/>
                  <w:gridSpan w:val="3"/>
                </w:tcPr>
                <w:p w14:paraId="7A5A53EC" w14:textId="77777777" w:rsidR="006A090A" w:rsidRDefault="006A090A" w:rsidP="006A090A">
                  <w:pPr>
                    <w:pStyle w:val="PGPText"/>
                  </w:pPr>
                  <w:r>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gridSpan w:val="2"/>
                </w:tcPr>
                <w:p w14:paraId="76526CE2" w14:textId="77777777" w:rsidR="006A090A" w:rsidRDefault="006A090A" w:rsidP="006A090A">
                  <w:pPr>
                    <w:pStyle w:val="PGPText"/>
                    <w:cnfStyle w:val="000000000000" w:firstRow="0" w:lastRow="0" w:firstColumn="0" w:lastColumn="0" w:oddVBand="0" w:evenVBand="0" w:oddHBand="0" w:evenHBand="0" w:firstRowFirstColumn="0" w:firstRowLastColumn="0" w:lastRowFirstColumn="0" w:lastRowLastColumn="0"/>
                  </w:pPr>
                </w:p>
              </w:tc>
            </w:tr>
            <w:tr w:rsidR="006A090A" w14:paraId="2860637C" w14:textId="77777777" w:rsidTr="006A09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418F163A" w14:textId="77777777" w:rsidR="006A090A" w:rsidRDefault="006A090A" w:rsidP="006A090A">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gridSpan w:val="2"/>
                </w:tcPr>
                <w:p w14:paraId="295476DA" w14:textId="77777777" w:rsidR="006A090A" w:rsidRPr="00FD16C3" w:rsidRDefault="006A090A" w:rsidP="006A090A">
                  <w:pPr>
                    <w:pStyle w:val="PGPText"/>
                    <w:cnfStyle w:val="000000100000" w:firstRow="0" w:lastRow="0" w:firstColumn="0" w:lastColumn="0" w:oddVBand="0" w:evenVBand="0" w:oddHBand="1" w:evenHBand="0" w:firstRowFirstColumn="0" w:firstRowLastColumn="0" w:lastRowFirstColumn="0" w:lastRowLastColumn="0"/>
                  </w:pPr>
                </w:p>
              </w:tc>
            </w:tr>
          </w:tbl>
          <w:p w14:paraId="2E8482CC" w14:textId="1C2A76A7" w:rsidR="006A090A" w:rsidRDefault="006A090A" w:rsidP="00F5138B">
            <w:pPr>
              <w:pStyle w:val="PGPText"/>
            </w:pPr>
          </w:p>
          <w:p w14:paraId="3CC962EF" w14:textId="77777777" w:rsidR="006A090A" w:rsidRDefault="006A090A" w:rsidP="006A090A">
            <w:pPr>
              <w:pStyle w:val="PGPBullet1"/>
            </w:pPr>
            <w:r>
              <w:t>If this workshop is being taught live (web-based or in-person), notify the facilitator when you have reached this point for your first read-through. If time is available, read again, noting in the right column where the analyst was not using a best practice</w:t>
            </w:r>
          </w:p>
          <w:p w14:paraId="24169BD1" w14:textId="7E306AE7" w:rsidR="006A090A" w:rsidRDefault="006A090A" w:rsidP="00F5138B">
            <w:pPr>
              <w:pStyle w:val="PGPBullet1"/>
            </w:pPr>
            <w:r>
              <w:t>If you are taking this workshop as On-demand, continue to the next topic. The case will be discussed at the end of each module</w:t>
            </w:r>
          </w:p>
          <w:p w14:paraId="710FEEA5" w14:textId="627E9E1C" w:rsidR="006A090A" w:rsidRPr="002F6248" w:rsidRDefault="006A090A" w:rsidP="00F5138B">
            <w:pPr>
              <w:pStyle w:val="PGPText"/>
            </w:pPr>
          </w:p>
        </w:tc>
      </w:tr>
      <w:bookmarkEnd w:id="7"/>
    </w:tbl>
    <w:p w14:paraId="4D4424E4" w14:textId="77777777" w:rsidR="003364FE" w:rsidRDefault="003364FE" w:rsidP="00E12E3C">
      <w:pPr>
        <w:pStyle w:val="PGPText"/>
      </w:pPr>
    </w:p>
    <w:p w14:paraId="4A482FBF" w14:textId="77777777" w:rsidR="005E49D8" w:rsidRDefault="005E49D8">
      <w:pPr>
        <w:rPr>
          <w:rFonts w:eastAsia="Times New Roman" w:cs="Arial"/>
        </w:rPr>
      </w:pPr>
      <w:r>
        <w:br w:type="page"/>
      </w:r>
    </w:p>
    <w:p w14:paraId="4E5C81F6" w14:textId="77777777" w:rsidR="005E49D8" w:rsidRDefault="005E49D8" w:rsidP="003364FE">
      <w:pPr>
        <w:pStyle w:val="PGPText"/>
      </w:pPr>
    </w:p>
    <w:p w14:paraId="4DF29076" w14:textId="77777777" w:rsidR="005E49D8" w:rsidRDefault="005E49D8" w:rsidP="003364FE">
      <w:pPr>
        <w:pStyle w:val="PGPModuleName"/>
      </w:pPr>
      <w:bookmarkStart w:id="8" w:name="_Toc425164535"/>
      <w:r>
        <w:t>Module 1: Assumptions for Critical Factors</w:t>
      </w:r>
      <w:bookmarkEnd w:id="8"/>
    </w:p>
    <w:tbl>
      <w:tblPr>
        <w:tblW w:w="10512" w:type="dxa"/>
        <w:tblLayout w:type="fixed"/>
        <w:tblLook w:val="01E0" w:firstRow="1" w:lastRow="1" w:firstColumn="1" w:lastColumn="1" w:noHBand="0" w:noVBand="0"/>
      </w:tblPr>
      <w:tblGrid>
        <w:gridCol w:w="6"/>
        <w:gridCol w:w="7"/>
        <w:gridCol w:w="378"/>
        <w:gridCol w:w="1332"/>
        <w:gridCol w:w="8"/>
        <w:gridCol w:w="8"/>
        <w:gridCol w:w="8753"/>
        <w:gridCol w:w="20"/>
      </w:tblGrid>
      <w:tr w:rsidR="005E49D8" w:rsidRPr="00F009D2" w14:paraId="33805CF4" w14:textId="77777777" w:rsidTr="003364FE">
        <w:trPr>
          <w:gridBefore w:val="2"/>
          <w:wBefore w:w="13" w:type="dxa"/>
          <w:cantSplit/>
          <w:tblHeader/>
        </w:trPr>
        <w:tc>
          <w:tcPr>
            <w:tcW w:w="10499" w:type="dxa"/>
            <w:gridSpan w:val="6"/>
          </w:tcPr>
          <w:p w14:paraId="6D9CCD64" w14:textId="77777777" w:rsidR="005E49D8" w:rsidRPr="00F009D2" w:rsidRDefault="005E49D8" w:rsidP="003364FE">
            <w:pPr>
              <w:pStyle w:val="PGPLessonName"/>
            </w:pPr>
            <w:bookmarkStart w:id="9" w:name="_Toc425164536"/>
            <w:r>
              <w:t>“Quality Control Inspector” Exercise</w:t>
            </w:r>
            <w:bookmarkEnd w:id="9"/>
          </w:p>
        </w:tc>
      </w:tr>
      <w:tr w:rsidR="005E49D8" w:rsidRPr="00EA5933" w14:paraId="68BE9264" w14:textId="77777777" w:rsidTr="002C25E3">
        <w:tblPrEx>
          <w:tblLook w:val="0000" w:firstRow="0" w:lastRow="0" w:firstColumn="0" w:lastColumn="0" w:noHBand="0" w:noVBand="0"/>
        </w:tblPrEx>
        <w:trPr>
          <w:gridBefore w:val="1"/>
          <w:gridAfter w:val="1"/>
          <w:wBefore w:w="6" w:type="dxa"/>
          <w:wAfter w:w="20" w:type="dxa"/>
          <w:cantSplit/>
          <w:trHeight w:val="6192"/>
        </w:trPr>
        <w:tc>
          <w:tcPr>
            <w:tcW w:w="1725" w:type="dxa"/>
            <w:gridSpan w:val="4"/>
          </w:tcPr>
          <w:p w14:paraId="5E7ADE92" w14:textId="77777777" w:rsidR="005E49D8" w:rsidRPr="007465E3" w:rsidRDefault="005E49D8" w:rsidP="003364FE">
            <w:pPr>
              <w:pStyle w:val="zLGPIconHandouts"/>
            </w:pPr>
            <w:r>
              <w:rPr>
                <w:noProof/>
              </w:rPr>
              <w:drawing>
                <wp:inline distT="0" distB="0" distL="0" distR="0" wp14:anchorId="53B227DE" wp14:editId="74B04EE1">
                  <wp:extent cx="658368" cy="658368"/>
                  <wp:effectExtent l="0" t="0" r="8890" b="8890"/>
                  <wp:docPr id="335" name="Picture 33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1" w:type="dxa"/>
            <w:gridSpan w:val="2"/>
            <w:tcBorders>
              <w:top w:val="single" w:sz="6" w:space="0" w:color="808080"/>
              <w:bottom w:val="single" w:sz="6" w:space="0" w:color="808080"/>
            </w:tcBorders>
          </w:tcPr>
          <w:p w14:paraId="2AB97064" w14:textId="77777777" w:rsidR="005E49D8" w:rsidRPr="00151DCA" w:rsidRDefault="005E49D8" w:rsidP="005E49D8">
            <w:pPr>
              <w:pStyle w:val="PGPTitle"/>
            </w:pPr>
            <w:r>
              <w:t xml:space="preserve">Instructions for the </w:t>
            </w:r>
            <w:r w:rsidRPr="00151DCA">
              <w:t>“</w:t>
            </w:r>
            <w:r>
              <w:t>Quality Control Inspector”</w:t>
            </w:r>
            <w:r w:rsidRPr="00151DCA">
              <w:t xml:space="preserve"> exercise:</w:t>
            </w:r>
          </w:p>
          <w:p w14:paraId="27196EA4" w14:textId="77777777" w:rsidR="005E49D8" w:rsidRDefault="005E49D8" w:rsidP="005E49D8">
            <w:pPr>
              <w:pStyle w:val="PGPBullet1"/>
            </w:pPr>
            <w:r>
              <w:t>You are a quality control manager in a game card plant and need to determine if any of the playing cards are defective</w:t>
            </w:r>
          </w:p>
          <w:p w14:paraId="15B659E7" w14:textId="77777777" w:rsidR="005E49D8" w:rsidRDefault="005E49D8" w:rsidP="005E49D8">
            <w:pPr>
              <w:pStyle w:val="PGPBullet1"/>
            </w:pPr>
            <w:r>
              <w:t>There are three assembly lines, each with separate, unrelated types of cards you need to inspect</w:t>
            </w:r>
          </w:p>
          <w:p w14:paraId="0FA3C1F8" w14:textId="77777777" w:rsidR="005E49D8" w:rsidRDefault="005E49D8" w:rsidP="005E49D8">
            <w:pPr>
              <w:pStyle w:val="PGPBullet2"/>
            </w:pPr>
            <w:r>
              <w:t>Type #1</w:t>
            </w:r>
          </w:p>
          <w:p w14:paraId="185512C6" w14:textId="77777777" w:rsidR="005E49D8" w:rsidRDefault="005E49D8" w:rsidP="005E49D8">
            <w:pPr>
              <w:pStyle w:val="PGPBullet2"/>
            </w:pPr>
            <w:r>
              <w:t>Type #2</w:t>
            </w:r>
          </w:p>
          <w:p w14:paraId="12BDFAF1" w14:textId="77777777" w:rsidR="005E49D8" w:rsidRDefault="005E49D8" w:rsidP="005E49D8">
            <w:pPr>
              <w:pStyle w:val="PGPBullet2"/>
            </w:pPr>
            <w:r>
              <w:t>Type #3</w:t>
            </w:r>
          </w:p>
          <w:p w14:paraId="1D50AE31" w14:textId="77777777" w:rsidR="005E49D8" w:rsidRDefault="005E49D8" w:rsidP="005E49D8">
            <w:pPr>
              <w:pStyle w:val="PGPBullet1"/>
            </w:pPr>
            <w:r>
              <w:t>Each type of cards will have a unique set of features unrelated to the other types</w:t>
            </w:r>
          </w:p>
          <w:p w14:paraId="3B3761F2" w14:textId="77777777" w:rsidR="005E49D8" w:rsidRDefault="005E49D8" w:rsidP="005E49D8">
            <w:pPr>
              <w:pStyle w:val="PGPBullet1"/>
            </w:pPr>
            <w:r>
              <w:t>Your job is to review a sample from the assembly line and then determine which card(s) you will need to turn over to determine if that deck of cards is defective</w:t>
            </w:r>
          </w:p>
          <w:p w14:paraId="56B55A14" w14:textId="77777777" w:rsidR="005E49D8" w:rsidRPr="00240E87" w:rsidRDefault="005E49D8" w:rsidP="005E49D8">
            <w:pPr>
              <w:pStyle w:val="PGPText"/>
            </w:pPr>
          </w:p>
          <w:p w14:paraId="064D90F4" w14:textId="77777777" w:rsidR="005E49D8" w:rsidRPr="003364FE" w:rsidRDefault="005E49D8" w:rsidP="003364FE">
            <w:pPr>
              <w:pStyle w:val="LGPTableHeaderText"/>
            </w:pPr>
            <w:r w:rsidRPr="002C25E3">
              <w:rPr>
                <w:color w:val="C00000"/>
                <w:sz w:val="24"/>
              </w:rPr>
              <w:t>Please do not go to th</w:t>
            </w:r>
            <w:r w:rsidR="003364FE" w:rsidRPr="002C25E3">
              <w:rPr>
                <w:color w:val="C00000"/>
                <w:sz w:val="24"/>
              </w:rPr>
              <w:t>e next page until told to do so</w:t>
            </w:r>
          </w:p>
        </w:tc>
      </w:tr>
      <w:tr w:rsidR="005E49D8" w:rsidRPr="00EA5933" w14:paraId="132B337A" w14:textId="77777777" w:rsidTr="003364FE">
        <w:tblPrEx>
          <w:tblLook w:val="0000" w:firstRow="0" w:lastRow="0" w:firstColumn="0" w:lastColumn="0" w:noHBand="0" w:noVBand="0"/>
        </w:tblPrEx>
        <w:trPr>
          <w:gridAfter w:val="1"/>
          <w:wAfter w:w="20" w:type="dxa"/>
          <w:cantSplit/>
        </w:trPr>
        <w:tc>
          <w:tcPr>
            <w:tcW w:w="1723" w:type="dxa"/>
            <w:gridSpan w:val="4"/>
          </w:tcPr>
          <w:p w14:paraId="7202F78B" w14:textId="77777777" w:rsidR="005E49D8" w:rsidRPr="007465E3" w:rsidRDefault="005E49D8" w:rsidP="003364FE">
            <w:pPr>
              <w:pStyle w:val="zLGPIconHandouts"/>
            </w:pPr>
            <w:r>
              <w:rPr>
                <w:noProof/>
              </w:rPr>
              <w:lastRenderedPageBreak/>
              <w:drawing>
                <wp:inline distT="0" distB="0" distL="0" distR="0" wp14:anchorId="2ACF08C6" wp14:editId="6390514B">
                  <wp:extent cx="658368" cy="658368"/>
                  <wp:effectExtent l="0" t="0" r="0" b="0"/>
                  <wp:docPr id="341" name="Picture 34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9" w:type="dxa"/>
            <w:gridSpan w:val="3"/>
            <w:tcBorders>
              <w:top w:val="single" w:sz="6" w:space="0" w:color="808080"/>
              <w:bottom w:val="single" w:sz="6" w:space="0" w:color="808080"/>
            </w:tcBorders>
          </w:tcPr>
          <w:p w14:paraId="76DF7AF1" w14:textId="77777777" w:rsidR="005E49D8" w:rsidRPr="00151DCA" w:rsidRDefault="005E49D8" w:rsidP="005E49D8">
            <w:pPr>
              <w:pStyle w:val="PGPTitle"/>
            </w:pPr>
            <w:r>
              <w:t xml:space="preserve">Instructions for the </w:t>
            </w:r>
            <w:r w:rsidRPr="00151DCA">
              <w:t>“</w:t>
            </w:r>
            <w:r>
              <w:t>Card Type 1”</w:t>
            </w:r>
            <w:r w:rsidRPr="00151DCA">
              <w:t xml:space="preserve"> exercise:</w:t>
            </w:r>
          </w:p>
          <w:p w14:paraId="767C5BAB" w14:textId="77777777" w:rsidR="005E49D8" w:rsidRDefault="005E49D8" w:rsidP="005E49D8">
            <w:pPr>
              <w:pStyle w:val="PGPBullet1"/>
            </w:pPr>
            <w:r>
              <w:t>Look at the four “Type 1” cards that immediately follow below these instructions</w:t>
            </w:r>
          </w:p>
          <w:p w14:paraId="1BD5B386" w14:textId="77777777" w:rsidR="005E49D8" w:rsidRDefault="005E49D8" w:rsidP="005E49D8">
            <w:pPr>
              <w:pStyle w:val="PGPBullet1"/>
            </w:pPr>
            <w:r>
              <w:t>These cards are unique in that they each have a:</w:t>
            </w:r>
          </w:p>
          <w:p w14:paraId="7054CDA7" w14:textId="77777777" w:rsidR="005E49D8" w:rsidRDefault="005E49D8" w:rsidP="005E49D8">
            <w:pPr>
              <w:pStyle w:val="PGPBullet2"/>
            </w:pPr>
            <w:r>
              <w:t>Color on one side; and</w:t>
            </w:r>
          </w:p>
          <w:p w14:paraId="006285CB" w14:textId="77777777" w:rsidR="005E49D8" w:rsidRDefault="005E49D8" w:rsidP="005E49D8">
            <w:pPr>
              <w:pStyle w:val="PGPBullet2"/>
            </w:pPr>
            <w:r>
              <w:t>Shape on the other</w:t>
            </w:r>
          </w:p>
          <w:p w14:paraId="5EB3759D" w14:textId="77777777" w:rsidR="005E49D8" w:rsidRDefault="005E49D8" w:rsidP="005E49D8">
            <w:pPr>
              <w:pStyle w:val="PGPBullet1"/>
            </w:pPr>
            <w:r>
              <w:t>This aspect does not need to be inspected – we know all cards have a color on one side and shape on the other</w:t>
            </w:r>
          </w:p>
          <w:p w14:paraId="25B40312" w14:textId="77777777" w:rsidR="005E49D8" w:rsidRDefault="005E49D8" w:rsidP="005E49D8">
            <w:pPr>
              <w:pStyle w:val="PGPBullet1"/>
            </w:pPr>
            <w:r>
              <w:t>To ensure this batch of cards was assembled correctly, you need to make sure this rule is followed:</w:t>
            </w:r>
          </w:p>
          <w:p w14:paraId="05E69525" w14:textId="77777777" w:rsidR="005E49D8" w:rsidRPr="00967570" w:rsidRDefault="005E49D8" w:rsidP="005E49D8">
            <w:pPr>
              <w:pStyle w:val="PGPBullet2"/>
            </w:pPr>
            <w:r w:rsidRPr="00967570">
              <w:rPr>
                <w:u w:val="single"/>
              </w:rPr>
              <w:t>If a card has a circle on one side, then it must have the color yellow on the other side</w:t>
            </w:r>
          </w:p>
          <w:p w14:paraId="79F46A7B"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30A5D9CF" w14:textId="77777777" w:rsidR="005E49D8" w:rsidRDefault="005E49D8" w:rsidP="005E49D8">
            <w:pPr>
              <w:pStyle w:val="PGPBullet1"/>
            </w:pPr>
            <w:r>
              <w:t>Based on these four cards alone, which do you need to turn over to see if the cards are defective?</w:t>
            </w:r>
          </w:p>
          <w:p w14:paraId="65A1AE0B" w14:textId="77777777" w:rsidR="005E49D8" w:rsidRDefault="005E49D8" w:rsidP="005E49D8">
            <w:pPr>
              <w:pStyle w:val="PGPBullet1"/>
            </w:pPr>
            <w:r>
              <w:t>Put an “X” below the card(s) you need to turn over to confirm if this rule has been broken</w:t>
            </w:r>
          </w:p>
          <w:p w14:paraId="069EBFA8" w14:textId="77777777" w:rsidR="005E49D8" w:rsidRPr="009667C5" w:rsidRDefault="005E49D8" w:rsidP="005E49D8">
            <w:pPr>
              <w:pStyle w:val="PGPText"/>
            </w:pPr>
          </w:p>
        </w:tc>
      </w:tr>
      <w:tr w:rsidR="005E49D8" w:rsidRPr="002F6248" w14:paraId="1AAE9962"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B627F92"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0CC50358" w14:textId="77777777" w:rsidR="005E49D8" w:rsidRPr="002F6248" w:rsidRDefault="005E49D8" w:rsidP="005E49D8">
            <w:pPr>
              <w:pStyle w:val="PGPTitle"/>
            </w:pPr>
            <w:r>
              <w:t>Card Type #1:</w:t>
            </w:r>
          </w:p>
          <w:p w14:paraId="7D1E11D2" w14:textId="77777777" w:rsidR="005E49D8" w:rsidRDefault="005E49D8" w:rsidP="005E49D8">
            <w:pPr>
              <w:pStyle w:val="PGPText"/>
            </w:pPr>
            <w:r>
              <w:rPr>
                <w:noProof/>
              </w:rPr>
              <w:drawing>
                <wp:inline distT="0" distB="0" distL="0" distR="0" wp14:anchorId="328BA162" wp14:editId="31BAFF19">
                  <wp:extent cx="6297930" cy="1781175"/>
                  <wp:effectExtent l="0" t="0" r="7620" b="9525"/>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1 Card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97930" cy="1781175"/>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24BEB3D6" w14:textId="77777777" w:rsidTr="008A698D">
              <w:tc>
                <w:tcPr>
                  <w:tcW w:w="2448" w:type="dxa"/>
                </w:tcPr>
                <w:p w14:paraId="059E90BD" w14:textId="77777777" w:rsidR="005E49D8" w:rsidRDefault="005E49D8" w:rsidP="003364FE">
                  <w:pPr>
                    <w:jc w:val="center"/>
                  </w:pPr>
                </w:p>
              </w:tc>
              <w:tc>
                <w:tcPr>
                  <w:tcW w:w="2448" w:type="dxa"/>
                </w:tcPr>
                <w:p w14:paraId="2F23686B" w14:textId="77777777" w:rsidR="005E49D8" w:rsidRDefault="005E49D8" w:rsidP="003364FE">
                  <w:pPr>
                    <w:jc w:val="center"/>
                  </w:pPr>
                </w:p>
              </w:tc>
              <w:tc>
                <w:tcPr>
                  <w:tcW w:w="2448" w:type="dxa"/>
                </w:tcPr>
                <w:p w14:paraId="7C69AED4" w14:textId="77777777" w:rsidR="005E49D8" w:rsidRDefault="005E49D8" w:rsidP="003364FE">
                  <w:pPr>
                    <w:jc w:val="center"/>
                  </w:pPr>
                </w:p>
              </w:tc>
              <w:tc>
                <w:tcPr>
                  <w:tcW w:w="2448" w:type="dxa"/>
                </w:tcPr>
                <w:p w14:paraId="7D64F2AC" w14:textId="77777777" w:rsidR="005E49D8" w:rsidRDefault="005E49D8" w:rsidP="003364FE">
                  <w:pPr>
                    <w:jc w:val="center"/>
                  </w:pPr>
                </w:p>
              </w:tc>
            </w:tr>
          </w:tbl>
          <w:p w14:paraId="4305DC41" w14:textId="77777777" w:rsidR="005E49D8" w:rsidRPr="00240E87" w:rsidRDefault="005E49D8" w:rsidP="005E49D8">
            <w:pPr>
              <w:pStyle w:val="PGPText"/>
            </w:pPr>
          </w:p>
          <w:p w14:paraId="52DF7657" w14:textId="77777777" w:rsidR="005E49D8" w:rsidRPr="009F54C9" w:rsidRDefault="005E49D8" w:rsidP="002C25E3">
            <w:pPr>
              <w:pStyle w:val="PGPText"/>
              <w:jc w:val="center"/>
              <w:rPr>
                <w:color w:val="890D27"/>
              </w:rPr>
            </w:pPr>
            <w:r w:rsidRPr="009F54C9">
              <w:rPr>
                <w:color w:val="890D27"/>
              </w:rPr>
              <w:t>Please do not go to the next page until told to do so</w:t>
            </w:r>
          </w:p>
          <w:p w14:paraId="61CBC171" w14:textId="77777777" w:rsidR="005E49D8" w:rsidRPr="002F6248" w:rsidRDefault="005E49D8" w:rsidP="005E49D8">
            <w:pPr>
              <w:pStyle w:val="PGPText"/>
            </w:pPr>
          </w:p>
          <w:p w14:paraId="60C90416" w14:textId="77777777" w:rsidR="005E49D8" w:rsidRPr="002F6248" w:rsidRDefault="005E49D8" w:rsidP="005E49D8">
            <w:pPr>
              <w:pStyle w:val="PGPText"/>
              <w:rPr>
                <w:color w:val="FF0000"/>
                <w:sz w:val="20"/>
              </w:rPr>
            </w:pPr>
          </w:p>
        </w:tc>
      </w:tr>
      <w:tr w:rsidR="005E49D8" w:rsidRPr="00EA5933" w14:paraId="52A1546C" w14:textId="77777777" w:rsidTr="003364FE">
        <w:tblPrEx>
          <w:tblLook w:val="0000" w:firstRow="0" w:lastRow="0" w:firstColumn="0" w:lastColumn="0" w:noHBand="0" w:noVBand="0"/>
        </w:tblPrEx>
        <w:trPr>
          <w:gridBefore w:val="2"/>
          <w:wBefore w:w="13" w:type="dxa"/>
          <w:cantSplit/>
        </w:trPr>
        <w:tc>
          <w:tcPr>
            <w:tcW w:w="1726" w:type="dxa"/>
            <w:gridSpan w:val="4"/>
          </w:tcPr>
          <w:p w14:paraId="373F12D4" w14:textId="77777777" w:rsidR="005E49D8" w:rsidRPr="007465E3" w:rsidRDefault="005E49D8" w:rsidP="003364FE">
            <w:pPr>
              <w:pStyle w:val="zLGPIconHandouts"/>
            </w:pPr>
            <w:r>
              <w:rPr>
                <w:noProof/>
              </w:rPr>
              <w:lastRenderedPageBreak/>
              <w:drawing>
                <wp:inline distT="0" distB="0" distL="0" distR="0" wp14:anchorId="6DD93B65" wp14:editId="41C87F50">
                  <wp:extent cx="658368" cy="658368"/>
                  <wp:effectExtent l="0" t="0" r="0" b="0"/>
                  <wp:docPr id="342" name="Picture 34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09C21AC6" w14:textId="77777777" w:rsidR="005E49D8" w:rsidRPr="00151DCA" w:rsidRDefault="005E49D8" w:rsidP="005E49D8">
            <w:pPr>
              <w:pStyle w:val="PGPTitle"/>
            </w:pPr>
            <w:r>
              <w:t xml:space="preserve">Instructions for the </w:t>
            </w:r>
            <w:r w:rsidRPr="00151DCA">
              <w:t>“</w:t>
            </w:r>
            <w:r>
              <w:t>Card Type 2”</w:t>
            </w:r>
            <w:r w:rsidRPr="00151DCA">
              <w:t xml:space="preserve"> exercise:</w:t>
            </w:r>
          </w:p>
          <w:p w14:paraId="7689C38A" w14:textId="77777777" w:rsidR="005E49D8" w:rsidRDefault="005E49D8" w:rsidP="005E49D8">
            <w:pPr>
              <w:pStyle w:val="PGPBullet1"/>
            </w:pPr>
            <w:r>
              <w:t>Look at the four “Type 2” cards that follow immediately below these instructions</w:t>
            </w:r>
          </w:p>
          <w:p w14:paraId="1E1F8C61" w14:textId="77777777" w:rsidR="005E49D8" w:rsidRDefault="005E49D8" w:rsidP="005E49D8">
            <w:pPr>
              <w:pStyle w:val="PGPBullet1"/>
            </w:pPr>
            <w:r>
              <w:t>These cards are unique in that they each have a:</w:t>
            </w:r>
          </w:p>
          <w:p w14:paraId="3B5939D5" w14:textId="77777777" w:rsidR="005E49D8" w:rsidRDefault="005E49D8" w:rsidP="005E49D8">
            <w:pPr>
              <w:pStyle w:val="PGPBullet2"/>
            </w:pPr>
            <w:r>
              <w:t>Number on one side; and</w:t>
            </w:r>
          </w:p>
          <w:p w14:paraId="690C7CFD" w14:textId="77777777" w:rsidR="005E49D8" w:rsidRDefault="005E49D8" w:rsidP="005E49D8">
            <w:pPr>
              <w:pStyle w:val="PGPBullet2"/>
            </w:pPr>
            <w:r>
              <w:t>Letter on the other</w:t>
            </w:r>
          </w:p>
          <w:p w14:paraId="1F23E33C" w14:textId="77777777" w:rsidR="005E49D8" w:rsidRDefault="005E49D8" w:rsidP="005E49D8">
            <w:pPr>
              <w:pStyle w:val="PGPBullet1"/>
            </w:pPr>
            <w:r>
              <w:t>This aspect does not need to be inspected – we know all cards have a number on one side and letter on the other</w:t>
            </w:r>
          </w:p>
          <w:p w14:paraId="3ED128CC" w14:textId="77777777" w:rsidR="005E49D8" w:rsidRDefault="005E49D8" w:rsidP="005E49D8">
            <w:pPr>
              <w:pStyle w:val="PGPBullet1"/>
            </w:pPr>
            <w:r>
              <w:t>To ensure this batch of cards was assembled correctly, you need to make sure this rule is followed:</w:t>
            </w:r>
          </w:p>
          <w:p w14:paraId="7916F631" w14:textId="77777777" w:rsidR="005E49D8" w:rsidRPr="00276753" w:rsidRDefault="005E49D8" w:rsidP="005E49D8">
            <w:pPr>
              <w:pStyle w:val="PGPBullet2"/>
            </w:pPr>
            <w:r w:rsidRPr="00276753">
              <w:rPr>
                <w:u w:val="single"/>
              </w:rPr>
              <w:t xml:space="preserve">If a card has the letter S on one side, it </w:t>
            </w:r>
            <w:r>
              <w:rPr>
                <w:u w:val="single"/>
              </w:rPr>
              <w:t>must have</w:t>
            </w:r>
            <w:r w:rsidRPr="00276753">
              <w:rPr>
                <w:u w:val="single"/>
              </w:rPr>
              <w:t xml:space="preserve"> the number 3 on the other side.</w:t>
            </w:r>
          </w:p>
          <w:p w14:paraId="00EFBF1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0881E664" w14:textId="77777777" w:rsidR="005E49D8" w:rsidRDefault="005E49D8" w:rsidP="005E49D8">
            <w:pPr>
              <w:pStyle w:val="PGPBullet1"/>
            </w:pPr>
            <w:r>
              <w:t>Based on these four cards alone, which do you need to turn over to see if the cards are defective?</w:t>
            </w:r>
          </w:p>
          <w:p w14:paraId="7A703D6D" w14:textId="77777777" w:rsidR="005E49D8" w:rsidRDefault="005E49D8" w:rsidP="005E49D8">
            <w:pPr>
              <w:pStyle w:val="PGPBullet1"/>
            </w:pPr>
            <w:r>
              <w:t>Put an “X” below the card(s) you need to turn over to confirm if this rule has been broken</w:t>
            </w:r>
          </w:p>
          <w:p w14:paraId="3EF185A8" w14:textId="77777777" w:rsidR="005E49D8" w:rsidRPr="009667C5" w:rsidRDefault="005E49D8" w:rsidP="005E49D8">
            <w:pPr>
              <w:pStyle w:val="PGPText"/>
            </w:pPr>
          </w:p>
        </w:tc>
      </w:tr>
      <w:tr w:rsidR="005E49D8" w:rsidRPr="002F6248" w14:paraId="375CAECF"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12309DA3"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6E1C26FE" w14:textId="77777777" w:rsidR="005E49D8" w:rsidRPr="002F6248" w:rsidRDefault="005E49D8" w:rsidP="005E49D8">
            <w:pPr>
              <w:pStyle w:val="PGPTitle"/>
            </w:pPr>
            <w:r>
              <w:t>Card Type #2:</w:t>
            </w:r>
          </w:p>
          <w:p w14:paraId="4910C1A1" w14:textId="77777777" w:rsidR="005E49D8" w:rsidRDefault="005E49D8" w:rsidP="005E49D8">
            <w:pPr>
              <w:pStyle w:val="PGPText"/>
            </w:pPr>
            <w:r>
              <w:rPr>
                <w:noProof/>
              </w:rPr>
              <w:drawing>
                <wp:inline distT="0" distB="0" distL="0" distR="0" wp14:anchorId="43C8F003" wp14:editId="0EAC75AA">
                  <wp:extent cx="6297930" cy="1976120"/>
                  <wp:effectExtent l="0" t="0" r="7620" b="508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2 Card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97930" cy="197612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41BE93B5" w14:textId="77777777" w:rsidTr="008A698D">
              <w:tc>
                <w:tcPr>
                  <w:tcW w:w="2448" w:type="dxa"/>
                </w:tcPr>
                <w:p w14:paraId="22E111EF" w14:textId="77777777" w:rsidR="005E49D8" w:rsidRDefault="005E49D8" w:rsidP="003364FE">
                  <w:pPr>
                    <w:jc w:val="center"/>
                  </w:pPr>
                </w:p>
              </w:tc>
              <w:tc>
                <w:tcPr>
                  <w:tcW w:w="2448" w:type="dxa"/>
                </w:tcPr>
                <w:p w14:paraId="2F79CC80" w14:textId="77777777" w:rsidR="005E49D8" w:rsidRDefault="005E49D8" w:rsidP="003364FE">
                  <w:pPr>
                    <w:jc w:val="center"/>
                  </w:pPr>
                </w:p>
              </w:tc>
              <w:tc>
                <w:tcPr>
                  <w:tcW w:w="2448" w:type="dxa"/>
                </w:tcPr>
                <w:p w14:paraId="6EA719B2" w14:textId="77777777" w:rsidR="005E49D8" w:rsidRDefault="005E49D8" w:rsidP="003364FE">
                  <w:pPr>
                    <w:jc w:val="center"/>
                  </w:pPr>
                </w:p>
              </w:tc>
              <w:tc>
                <w:tcPr>
                  <w:tcW w:w="2448" w:type="dxa"/>
                </w:tcPr>
                <w:p w14:paraId="1B91C1A5" w14:textId="77777777" w:rsidR="005E49D8" w:rsidRDefault="005E49D8" w:rsidP="003364FE">
                  <w:pPr>
                    <w:jc w:val="center"/>
                  </w:pPr>
                </w:p>
              </w:tc>
            </w:tr>
          </w:tbl>
          <w:p w14:paraId="47356C82" w14:textId="77777777" w:rsidR="005E49D8" w:rsidRPr="00240E87" w:rsidRDefault="005E49D8" w:rsidP="005E49D8">
            <w:pPr>
              <w:pStyle w:val="PGPText"/>
            </w:pPr>
          </w:p>
          <w:p w14:paraId="67908453" w14:textId="77777777" w:rsidR="005E49D8" w:rsidRPr="009F54C9" w:rsidRDefault="005E49D8" w:rsidP="008A698D">
            <w:pPr>
              <w:pStyle w:val="PGPText"/>
              <w:jc w:val="center"/>
              <w:rPr>
                <w:color w:val="890D27"/>
              </w:rPr>
            </w:pPr>
            <w:r w:rsidRPr="009F54C9">
              <w:rPr>
                <w:color w:val="890D27"/>
              </w:rPr>
              <w:t>Please do not go to the next page until told to do so</w:t>
            </w:r>
          </w:p>
          <w:p w14:paraId="2E3160D6" w14:textId="77777777" w:rsidR="005E49D8" w:rsidRPr="002F6248" w:rsidRDefault="005E49D8" w:rsidP="005E49D8">
            <w:pPr>
              <w:pStyle w:val="PGPText"/>
              <w:rPr>
                <w:color w:val="FF0000"/>
                <w:sz w:val="20"/>
              </w:rPr>
            </w:pPr>
          </w:p>
        </w:tc>
      </w:tr>
      <w:tr w:rsidR="005E49D8" w:rsidRPr="00EA5933" w14:paraId="44CFC8C2" w14:textId="77777777" w:rsidTr="003364FE">
        <w:tblPrEx>
          <w:tblLook w:val="0000" w:firstRow="0" w:lastRow="0" w:firstColumn="0" w:lastColumn="0" w:noHBand="0" w:noVBand="0"/>
        </w:tblPrEx>
        <w:trPr>
          <w:gridBefore w:val="2"/>
          <w:wBefore w:w="13" w:type="dxa"/>
          <w:cantSplit/>
        </w:trPr>
        <w:tc>
          <w:tcPr>
            <w:tcW w:w="1726" w:type="dxa"/>
            <w:gridSpan w:val="4"/>
          </w:tcPr>
          <w:p w14:paraId="79AB1675" w14:textId="77777777" w:rsidR="005E49D8" w:rsidRPr="007465E3" w:rsidRDefault="005E49D8" w:rsidP="003364FE">
            <w:pPr>
              <w:pStyle w:val="zLGPIconHandouts"/>
            </w:pPr>
            <w:r>
              <w:rPr>
                <w:noProof/>
              </w:rPr>
              <w:lastRenderedPageBreak/>
              <w:drawing>
                <wp:inline distT="0" distB="0" distL="0" distR="0" wp14:anchorId="092AB4AE" wp14:editId="46623A59">
                  <wp:extent cx="658368" cy="658368"/>
                  <wp:effectExtent l="0" t="0" r="0" b="0"/>
                  <wp:docPr id="343" name="Picture 3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33898FD9" w14:textId="77777777" w:rsidR="005E49D8" w:rsidRPr="00151DCA" w:rsidRDefault="005E49D8" w:rsidP="005E49D8">
            <w:pPr>
              <w:pStyle w:val="PGPTitle"/>
            </w:pPr>
            <w:r>
              <w:t>Instructions for the “Card Type 3” exercise:</w:t>
            </w:r>
          </w:p>
          <w:p w14:paraId="3F604FB9" w14:textId="77777777" w:rsidR="005E49D8" w:rsidRDefault="005E49D8" w:rsidP="005E49D8">
            <w:pPr>
              <w:pStyle w:val="PGPBullet1"/>
            </w:pPr>
            <w:r>
              <w:t>Look at the four “Type 3” cards that follow immediately below these instructions</w:t>
            </w:r>
          </w:p>
          <w:p w14:paraId="6CDF4884" w14:textId="77777777" w:rsidR="005E49D8" w:rsidRDefault="005E49D8" w:rsidP="005E49D8">
            <w:pPr>
              <w:pStyle w:val="PGPBullet1"/>
            </w:pPr>
            <w:r>
              <w:t>These cards are unique in that they each have a:</w:t>
            </w:r>
          </w:p>
          <w:p w14:paraId="4CEDE7C3" w14:textId="77777777" w:rsidR="005E49D8" w:rsidRDefault="005E49D8" w:rsidP="005E49D8">
            <w:pPr>
              <w:pStyle w:val="PGPBullet2"/>
            </w:pPr>
            <w:r>
              <w:t>Statement about a specific company’s unique quality (green border) on one side; and</w:t>
            </w:r>
          </w:p>
          <w:p w14:paraId="5DE10EC3" w14:textId="77777777" w:rsidR="005E49D8" w:rsidRDefault="005E49D8" w:rsidP="005E49D8">
            <w:pPr>
              <w:pStyle w:val="PGPBullet2"/>
            </w:pPr>
            <w:r>
              <w:t>Indication if the stock has outperformed or underperformed the market over the long-term (red border) on the other side</w:t>
            </w:r>
          </w:p>
          <w:p w14:paraId="1E003066" w14:textId="77777777" w:rsidR="005E49D8" w:rsidRDefault="005E49D8" w:rsidP="005E49D8">
            <w:pPr>
              <w:pStyle w:val="PGPBullet1"/>
            </w:pPr>
            <w:r>
              <w:t>This aspect does not need to be inspected – we know all cards have a statement about a specific company’s unique quality on one side and how the stock has performed relative to the market over the long-term on the other side</w:t>
            </w:r>
          </w:p>
          <w:p w14:paraId="084D7F91" w14:textId="77777777" w:rsidR="005E49D8" w:rsidRDefault="005E49D8" w:rsidP="005E49D8">
            <w:pPr>
              <w:pStyle w:val="PGPBullet1"/>
            </w:pPr>
            <w:r>
              <w:t>To ensure this batch of cards was assembled correctly, you need to make sure this rule is followed:</w:t>
            </w:r>
          </w:p>
          <w:p w14:paraId="20238E3B" w14:textId="77777777" w:rsidR="005E49D8" w:rsidRPr="000C3CE6" w:rsidRDefault="005E49D8" w:rsidP="005E49D8">
            <w:pPr>
              <w:pStyle w:val="PGPBullet2"/>
            </w:pPr>
            <w:r w:rsidRPr="000C3CE6">
              <w:rPr>
                <w:u w:val="single"/>
              </w:rPr>
              <w:t>Companies with earnings growth rates faster than the market always outperform the market over the long term</w:t>
            </w:r>
          </w:p>
          <w:p w14:paraId="0F143BE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164A2DC3" w14:textId="77777777" w:rsidR="005E49D8" w:rsidRDefault="005E49D8" w:rsidP="005E49D8">
            <w:pPr>
              <w:pStyle w:val="PGPBullet1"/>
            </w:pPr>
            <w:r>
              <w:t>Based on these four cards alone, which do you need to turn over to see if the cards are defective?</w:t>
            </w:r>
          </w:p>
          <w:p w14:paraId="36CA5174" w14:textId="77777777" w:rsidR="005E49D8" w:rsidRDefault="005E49D8" w:rsidP="005E49D8">
            <w:pPr>
              <w:pStyle w:val="PGPBullet1"/>
            </w:pPr>
            <w:r>
              <w:t>Put an “X” below the card(s) you need to turn over to confirm if this rule has been broken</w:t>
            </w:r>
          </w:p>
          <w:p w14:paraId="0AA3B127" w14:textId="77777777" w:rsidR="005E49D8" w:rsidRPr="009667C5" w:rsidRDefault="005E49D8" w:rsidP="005E49D8">
            <w:pPr>
              <w:pStyle w:val="PGPText"/>
            </w:pPr>
          </w:p>
        </w:tc>
      </w:tr>
      <w:tr w:rsidR="005E49D8" w:rsidRPr="002F6248" w14:paraId="72AC809B"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2559F07"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59C2C69A" w14:textId="77777777" w:rsidR="005E49D8" w:rsidRPr="002F6248" w:rsidRDefault="005E49D8" w:rsidP="005E49D8">
            <w:pPr>
              <w:pStyle w:val="PGPTitle"/>
            </w:pPr>
            <w:r>
              <w:t>Card Type #3:</w:t>
            </w:r>
          </w:p>
          <w:p w14:paraId="2049F3EA" w14:textId="77777777" w:rsidR="005E49D8" w:rsidRDefault="005E49D8" w:rsidP="005E49D8">
            <w:pPr>
              <w:pStyle w:val="PGPText"/>
            </w:pPr>
            <w:r>
              <w:rPr>
                <w:noProof/>
              </w:rPr>
              <w:drawing>
                <wp:inline distT="0" distB="0" distL="0" distR="0" wp14:anchorId="41653895" wp14:editId="63387435">
                  <wp:extent cx="6297930" cy="2098040"/>
                  <wp:effectExtent l="0" t="0" r="762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3 Card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97930" cy="209804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7B6231F5" w14:textId="77777777" w:rsidTr="008A698D">
              <w:tc>
                <w:tcPr>
                  <w:tcW w:w="2448" w:type="dxa"/>
                </w:tcPr>
                <w:p w14:paraId="501F160C" w14:textId="77777777" w:rsidR="005E49D8" w:rsidRDefault="005E49D8" w:rsidP="003364FE">
                  <w:pPr>
                    <w:jc w:val="center"/>
                  </w:pPr>
                </w:p>
              </w:tc>
              <w:tc>
                <w:tcPr>
                  <w:tcW w:w="2448" w:type="dxa"/>
                </w:tcPr>
                <w:p w14:paraId="539DB37C" w14:textId="77777777" w:rsidR="005E49D8" w:rsidRDefault="005E49D8" w:rsidP="003364FE">
                  <w:pPr>
                    <w:jc w:val="center"/>
                  </w:pPr>
                </w:p>
              </w:tc>
              <w:tc>
                <w:tcPr>
                  <w:tcW w:w="2448" w:type="dxa"/>
                </w:tcPr>
                <w:p w14:paraId="63FB6FD1" w14:textId="77777777" w:rsidR="005E49D8" w:rsidRDefault="005E49D8" w:rsidP="003364FE">
                  <w:pPr>
                    <w:jc w:val="center"/>
                  </w:pPr>
                </w:p>
              </w:tc>
              <w:tc>
                <w:tcPr>
                  <w:tcW w:w="2448" w:type="dxa"/>
                </w:tcPr>
                <w:p w14:paraId="3FFD819D" w14:textId="77777777" w:rsidR="005E49D8" w:rsidRDefault="005E49D8" w:rsidP="003364FE">
                  <w:pPr>
                    <w:jc w:val="center"/>
                  </w:pPr>
                </w:p>
              </w:tc>
            </w:tr>
          </w:tbl>
          <w:p w14:paraId="0123809D" w14:textId="77777777" w:rsidR="005E49D8" w:rsidRPr="00240E87" w:rsidRDefault="005E49D8" w:rsidP="005E49D8">
            <w:pPr>
              <w:pStyle w:val="PGPText"/>
            </w:pPr>
          </w:p>
          <w:p w14:paraId="4A09BD35" w14:textId="77777777" w:rsidR="005E49D8" w:rsidRPr="002F6248" w:rsidRDefault="005E49D8" w:rsidP="001717FD">
            <w:pPr>
              <w:pStyle w:val="PGPText"/>
              <w:rPr>
                <w:color w:val="FF0000"/>
                <w:sz w:val="20"/>
              </w:rPr>
            </w:pPr>
          </w:p>
        </w:tc>
      </w:tr>
    </w:tbl>
    <w:p w14:paraId="5ECEA441" w14:textId="77777777" w:rsidR="005E49D8" w:rsidRDefault="005E49D8" w:rsidP="00E12E3C">
      <w:pPr>
        <w:pStyle w:val="PGPText"/>
      </w:pPr>
    </w:p>
    <w:p w14:paraId="38804BD2" w14:textId="77777777" w:rsidR="005E49D8" w:rsidRDefault="005E49D8">
      <w:pPr>
        <w:rPr>
          <w:rFonts w:eastAsia="Times New Roman" w:cs="Arial"/>
        </w:rPr>
      </w:pPr>
      <w:r>
        <w:br w:type="page"/>
      </w:r>
    </w:p>
    <w:p w14:paraId="2CE99AF2" w14:textId="77777777" w:rsidR="005E49D8" w:rsidRDefault="005E49D8" w:rsidP="003364FE">
      <w:pPr>
        <w:pStyle w:val="PGPText"/>
      </w:pPr>
    </w:p>
    <w:p w14:paraId="18E9FFB9" w14:textId="77777777" w:rsidR="005E49D8" w:rsidRPr="00295669" w:rsidRDefault="005E49D8" w:rsidP="00273DE2">
      <w:pPr>
        <w:pStyle w:val="PGPModuleName"/>
      </w:pPr>
      <w:bookmarkStart w:id="10" w:name="_Toc425164537"/>
      <w:r>
        <w:t>Module 2: Sources of Insight</w:t>
      </w:r>
      <w:bookmarkEnd w:id="10"/>
    </w:p>
    <w:p w14:paraId="64040C75"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6"/>
        <w:gridCol w:w="1291"/>
        <w:gridCol w:w="8778"/>
        <w:gridCol w:w="11"/>
      </w:tblGrid>
      <w:tr w:rsidR="005E49D8" w:rsidRPr="007026C6" w14:paraId="755646FA" w14:textId="77777777" w:rsidTr="003364FE">
        <w:trPr>
          <w:gridAfter w:val="1"/>
          <w:wAfter w:w="11" w:type="dxa"/>
          <w:tblHeader/>
        </w:trPr>
        <w:tc>
          <w:tcPr>
            <w:tcW w:w="10512" w:type="dxa"/>
            <w:gridSpan w:val="4"/>
            <w:tcBorders>
              <w:top w:val="nil"/>
              <w:left w:val="nil"/>
              <w:bottom w:val="nil"/>
              <w:right w:val="nil"/>
            </w:tcBorders>
          </w:tcPr>
          <w:p w14:paraId="0A5EE3D0" w14:textId="77777777" w:rsidR="005E49D8" w:rsidRPr="00E449A2" w:rsidRDefault="005E49D8" w:rsidP="003364FE">
            <w:pPr>
              <w:pStyle w:val="PGPLessonName"/>
            </w:pPr>
            <w:bookmarkStart w:id="11" w:name="_Toc425164538"/>
            <w:r>
              <w:t>Networking Self-Assessment</w:t>
            </w:r>
            <w:bookmarkEnd w:id="11"/>
          </w:p>
        </w:tc>
      </w:tr>
      <w:tr w:rsidR="005E49D8" w:rsidRPr="00EA5933" w14:paraId="4F86D8B1" w14:textId="77777777" w:rsidTr="003364FE">
        <w:tblPrEx>
          <w:tblCellMar>
            <w:left w:w="108" w:type="dxa"/>
            <w:right w:w="108" w:type="dxa"/>
          </w:tblCellMar>
          <w:tblLook w:val="0000" w:firstRow="0" w:lastRow="0" w:firstColumn="0" w:lastColumn="0" w:noHBand="0" w:noVBand="0"/>
        </w:tblPrEx>
        <w:trPr>
          <w:gridBefore w:val="1"/>
          <w:wBefore w:w="7" w:type="dxa"/>
          <w:cantSplit/>
        </w:trPr>
        <w:tc>
          <w:tcPr>
            <w:tcW w:w="1727" w:type="dxa"/>
            <w:gridSpan w:val="2"/>
          </w:tcPr>
          <w:p w14:paraId="09EDC94E" w14:textId="77777777" w:rsidR="005E49D8" w:rsidRPr="007465E3" w:rsidRDefault="005E49D8" w:rsidP="003364FE">
            <w:pPr>
              <w:pStyle w:val="zLGPIconAssessment"/>
            </w:pPr>
            <w:r>
              <w:rPr>
                <w:noProof/>
              </w:rPr>
              <w:drawing>
                <wp:inline distT="0" distB="0" distL="0" distR="0" wp14:anchorId="07CF0B6B" wp14:editId="2CF5CC82">
                  <wp:extent cx="658368" cy="658368"/>
                  <wp:effectExtent l="0" t="0" r="8890" b="8890"/>
                  <wp:docPr id="347" name="Picture 347" descr="Description: Assessmen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8368" cy="658368"/>
                          </a:xfrm>
                          <a:prstGeom prst="rect">
                            <a:avLst/>
                          </a:prstGeom>
                        </pic:spPr>
                      </pic:pic>
                    </a:graphicData>
                  </a:graphic>
                </wp:inline>
              </w:drawing>
            </w:r>
          </w:p>
        </w:tc>
        <w:tc>
          <w:tcPr>
            <w:tcW w:w="8789" w:type="dxa"/>
            <w:gridSpan w:val="2"/>
            <w:tcBorders>
              <w:top w:val="single" w:sz="6" w:space="0" w:color="808080"/>
              <w:bottom w:val="single" w:sz="6" w:space="0" w:color="808080"/>
            </w:tcBorders>
          </w:tcPr>
          <w:p w14:paraId="025058C8" w14:textId="77777777" w:rsidR="005E49D8" w:rsidRDefault="005E49D8" w:rsidP="005E49D8">
            <w:pPr>
              <w:pStyle w:val="PGPTitle"/>
            </w:pPr>
            <w:r>
              <w:t>Instructions for the Networking Self-Assessment</w:t>
            </w:r>
          </w:p>
          <w:p w14:paraId="5F6AA0E9" w14:textId="77777777" w:rsidR="005E49D8" w:rsidRDefault="005E49D8" w:rsidP="005E49D8">
            <w:pPr>
              <w:pStyle w:val="PGPBullet1"/>
            </w:pPr>
            <w:r>
              <w:t>The purpose of this assessment is to identify your strengths and potential weaknesses as it relates to networking skills, which are critically important for successful equity research</w:t>
            </w:r>
          </w:p>
          <w:p w14:paraId="18ABE397" w14:textId="77777777" w:rsidR="005E49D8" w:rsidRDefault="005E49D8" w:rsidP="005E49D8">
            <w:pPr>
              <w:pStyle w:val="PGPBullet1"/>
            </w:pPr>
            <w:r>
              <w:t>Rate each statement in Parts 1 and 2 below on a scale of 1-5, according to how it relates to you with:</w:t>
            </w:r>
          </w:p>
          <w:p w14:paraId="1546D347" w14:textId="77777777" w:rsidR="005E49D8" w:rsidRDefault="005E49D8" w:rsidP="005E49D8">
            <w:pPr>
              <w:pStyle w:val="PGPBullet2"/>
            </w:pPr>
            <w:r>
              <w:t>1 = I NEVER exhibit this behavior</w:t>
            </w:r>
          </w:p>
          <w:p w14:paraId="5923FFD7" w14:textId="77777777" w:rsidR="005E49D8" w:rsidRDefault="005E49D8" w:rsidP="005E49D8">
            <w:pPr>
              <w:pStyle w:val="PGPBullet2"/>
            </w:pPr>
            <w:r>
              <w:t>5 = I ALWAYS exhibit this behavior</w:t>
            </w:r>
          </w:p>
          <w:p w14:paraId="551ACC05" w14:textId="77777777" w:rsidR="005E49D8" w:rsidRDefault="005E49D8" w:rsidP="005E49D8">
            <w:pPr>
              <w:pStyle w:val="PGPBullet1"/>
            </w:pPr>
            <w:r>
              <w:t>Try to answer based on your most recent real-life situations</w:t>
            </w:r>
          </w:p>
          <w:p w14:paraId="0011D1C2" w14:textId="77777777" w:rsidR="005E49D8" w:rsidRDefault="005E49D8" w:rsidP="005E49D8">
            <w:pPr>
              <w:pStyle w:val="PGPBullet1"/>
            </w:pPr>
            <w:r>
              <w:t>Your scores will not be collected or shared and so be as honest as you can</w:t>
            </w:r>
          </w:p>
          <w:p w14:paraId="46A8AF35" w14:textId="77777777" w:rsidR="005E49D8" w:rsidRDefault="005E49D8" w:rsidP="005E49D8">
            <w:pPr>
              <w:pStyle w:val="PGPBullet1"/>
            </w:pPr>
            <w:r>
              <w:t>Part 1 pertains to general networking skills, while Part 2 pertains to equity research-specific skills</w:t>
            </w:r>
          </w:p>
          <w:p w14:paraId="505652C8" w14:textId="77777777" w:rsidR="005E49D8" w:rsidRDefault="005E49D8" w:rsidP="005E49D8">
            <w:pPr>
              <w:pStyle w:val="PGPBullet1"/>
            </w:pPr>
            <w:r>
              <w:t>Complete self-assessment Parts 1 and 2 and then go back and score each part</w:t>
            </w:r>
          </w:p>
          <w:p w14:paraId="1AB2918F" w14:textId="77777777" w:rsidR="005E49D8" w:rsidRPr="009667C5" w:rsidRDefault="005E49D8" w:rsidP="008A698D">
            <w:pPr>
              <w:pStyle w:val="PGPText"/>
            </w:pPr>
          </w:p>
        </w:tc>
      </w:tr>
      <w:tr w:rsidR="005E49D8" w:rsidRPr="002F6248" w14:paraId="5ADCE8CD"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0333CB8E"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7514C479" w14:textId="77777777" w:rsidR="005E49D8" w:rsidRPr="002F6248" w:rsidRDefault="005E49D8" w:rsidP="005E49D8">
            <w:pPr>
              <w:pStyle w:val="PGPTitle"/>
            </w:pPr>
            <w:r>
              <w:t>Part 1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2EE2927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8C25783" w14:textId="77777777" w:rsidR="005E49D8" w:rsidRDefault="005E49D8" w:rsidP="005E49D8">
                  <w:pPr>
                    <w:pStyle w:val="PGPText"/>
                  </w:pPr>
                  <w:r>
                    <w:rPr>
                      <w:sz w:val="20"/>
                    </w:rPr>
                    <w:t>1=Never</w:t>
                  </w:r>
                </w:p>
                <w:p w14:paraId="12A4093F" w14:textId="77777777" w:rsidR="005E49D8" w:rsidRDefault="005E49D8" w:rsidP="005E49D8">
                  <w:pPr>
                    <w:pStyle w:val="PGPText"/>
                  </w:pPr>
                  <w:r w:rsidRPr="0022730F">
                    <w:t>5=Always</w:t>
                  </w:r>
                </w:p>
              </w:tc>
              <w:tc>
                <w:tcPr>
                  <w:tcW w:w="8784" w:type="dxa"/>
                </w:tcPr>
                <w:p w14:paraId="3A036265"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Part 1: General Networking Skills</w:t>
                  </w:r>
                </w:p>
              </w:tc>
            </w:tr>
            <w:tr w:rsidR="005E49D8" w14:paraId="0633815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51A7810" w14:textId="77777777" w:rsidR="005E49D8" w:rsidRDefault="005E49D8" w:rsidP="005E49D8">
                  <w:pPr>
                    <w:pStyle w:val="PGPText"/>
                  </w:pPr>
                </w:p>
              </w:tc>
              <w:tc>
                <w:tcPr>
                  <w:tcW w:w="8784" w:type="dxa"/>
                  <w:vAlign w:val="top"/>
                </w:tcPr>
                <w:p w14:paraId="237CCF90"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C35F96">
                    <w:t>I find it easy to initiate conversations with strangers</w:t>
                  </w:r>
                </w:p>
              </w:tc>
            </w:tr>
            <w:tr w:rsidR="005E49D8" w14:paraId="7889B32F"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F47DCF" w14:textId="77777777" w:rsidR="005E49D8" w:rsidRDefault="005E49D8" w:rsidP="005E49D8">
                  <w:pPr>
                    <w:pStyle w:val="PGPText"/>
                  </w:pPr>
                </w:p>
              </w:tc>
              <w:tc>
                <w:tcPr>
                  <w:tcW w:w="8784" w:type="dxa"/>
                  <w:vAlign w:val="top"/>
                </w:tcPr>
                <w:p w14:paraId="3E8B13F7"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C35F96">
                    <w:t>People I know think that I am a good listener</w:t>
                  </w:r>
                </w:p>
              </w:tc>
            </w:tr>
            <w:tr w:rsidR="005E49D8" w14:paraId="19B59C8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55AC102D" w14:textId="77777777" w:rsidR="005E49D8" w:rsidRDefault="005E49D8" w:rsidP="005E49D8">
                  <w:pPr>
                    <w:pStyle w:val="PGPText"/>
                  </w:pPr>
                </w:p>
              </w:tc>
              <w:tc>
                <w:tcPr>
                  <w:tcW w:w="8784" w:type="dxa"/>
                  <w:vAlign w:val="top"/>
                </w:tcPr>
                <w:p w14:paraId="44F58329"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C35F96">
                    <w:t>Before attending a networking even</w:t>
                  </w:r>
                  <w:r>
                    <w:t>t, I usually stress out</w:t>
                  </w:r>
                </w:p>
              </w:tc>
            </w:tr>
            <w:tr w:rsidR="005E49D8" w14:paraId="19C88ABA"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6743B333" w14:textId="77777777" w:rsidR="005E49D8" w:rsidRDefault="005E49D8" w:rsidP="005E49D8">
                  <w:pPr>
                    <w:pStyle w:val="PGPText"/>
                  </w:pPr>
                </w:p>
              </w:tc>
              <w:tc>
                <w:tcPr>
                  <w:tcW w:w="8784" w:type="dxa"/>
                  <w:vAlign w:val="top"/>
                </w:tcPr>
                <w:p w14:paraId="2B3E8D89"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C35F96">
                    <w:t>When I meet people for the first time, I make an effort to get to know them by asking a lot of questions.</w:t>
                  </w:r>
                </w:p>
              </w:tc>
            </w:tr>
            <w:tr w:rsidR="005E49D8" w14:paraId="1343B5A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D7EBFC3" w14:textId="77777777" w:rsidR="005E49D8" w:rsidRDefault="005E49D8" w:rsidP="005E49D8">
                  <w:pPr>
                    <w:pStyle w:val="PGPText"/>
                  </w:pPr>
                </w:p>
              </w:tc>
              <w:tc>
                <w:tcPr>
                  <w:tcW w:w="8784" w:type="dxa"/>
                  <w:vAlign w:val="top"/>
                </w:tcPr>
                <w:p w14:paraId="428F6C8A"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C35F96">
                    <w:t>At social and business events, I clearly remember the people I have met before.</w:t>
                  </w:r>
                </w:p>
              </w:tc>
            </w:tr>
            <w:tr w:rsidR="005E49D8" w14:paraId="63E5C0B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279CF1D5" w14:textId="77777777" w:rsidR="005E49D8" w:rsidRDefault="005E49D8" w:rsidP="005E49D8">
                  <w:pPr>
                    <w:pStyle w:val="PGPText"/>
                  </w:pPr>
                </w:p>
              </w:tc>
              <w:tc>
                <w:tcPr>
                  <w:tcW w:w="8784" w:type="dxa"/>
                  <w:vAlign w:val="top"/>
                </w:tcPr>
                <w:p w14:paraId="4AF63F43"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C35F96">
                    <w:t xml:space="preserve">I feel comfortable calling/emailing people that </w:t>
                  </w:r>
                  <w:r>
                    <w:t xml:space="preserve">I </w:t>
                  </w:r>
                  <w:r w:rsidRPr="00C35F96">
                    <w:t xml:space="preserve">have been </w:t>
                  </w:r>
                  <w:r>
                    <w:t>referred to by people I know</w:t>
                  </w:r>
                </w:p>
              </w:tc>
            </w:tr>
            <w:tr w:rsidR="005E49D8" w14:paraId="048D1E1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001FCC82" w14:textId="77777777" w:rsidR="005E49D8" w:rsidRDefault="005E49D8" w:rsidP="005E49D8">
                  <w:pPr>
                    <w:pStyle w:val="PGPText"/>
                  </w:pPr>
                </w:p>
              </w:tc>
              <w:tc>
                <w:tcPr>
                  <w:tcW w:w="8784" w:type="dxa"/>
                  <w:vAlign w:val="top"/>
                </w:tcPr>
                <w:p w14:paraId="5EF55364" w14:textId="77777777" w:rsidR="005E49D8"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C35F96">
                    <w:t>I find it easy to talk about and sell</w:t>
                  </w:r>
                  <w:r>
                    <w:t xml:space="preserve"> myself to people I hardly know</w:t>
                  </w:r>
                </w:p>
              </w:tc>
            </w:tr>
          </w:tbl>
          <w:p w14:paraId="34C721E8" w14:textId="77777777" w:rsidR="005E49D8" w:rsidRDefault="005E49D8" w:rsidP="005E49D8">
            <w:pPr>
              <w:pStyle w:val="PGPText"/>
            </w:pPr>
          </w:p>
          <w:p w14:paraId="566C8FCE" w14:textId="77777777" w:rsidR="005E49D8" w:rsidRDefault="005E49D8" w:rsidP="005E49D8">
            <w:pPr>
              <w:pStyle w:val="PGPBullet1"/>
            </w:pPr>
            <w:r>
              <w:t xml:space="preserve">Go to the next </w:t>
            </w:r>
            <w:r w:rsidR="008A698D">
              <w:t>page</w:t>
            </w:r>
            <w:r>
              <w:t xml:space="preserve"> and complete the table labeled “Part 2” of the self-assessment before scoring Part 1</w:t>
            </w:r>
          </w:p>
          <w:p w14:paraId="1DD5B977" w14:textId="77777777" w:rsidR="005E49D8" w:rsidRDefault="005E49D8" w:rsidP="005E49D8">
            <w:pPr>
              <w:pStyle w:val="PGPTitle"/>
            </w:pPr>
            <w:r>
              <w:t>Part 1 Scoring:</w:t>
            </w:r>
          </w:p>
          <w:p w14:paraId="2B38C5BA" w14:textId="77777777" w:rsidR="005E49D8" w:rsidRDefault="005E49D8" w:rsidP="005E49D8">
            <w:pPr>
              <w:pStyle w:val="PGPBullet1"/>
            </w:pPr>
            <w:r>
              <w:t>After you have completed Part 2, come back and score Part 1 as follows:</w:t>
            </w:r>
          </w:p>
          <w:p w14:paraId="3C062C97" w14:textId="77777777" w:rsidR="005E49D8" w:rsidRDefault="005E49D8" w:rsidP="005E49D8">
            <w:pPr>
              <w:pStyle w:val="PGPBullet2"/>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3B92DDD5" w14:textId="77777777" w:rsidTr="003364FE">
              <w:tc>
                <w:tcPr>
                  <w:tcW w:w="1008" w:type="dxa"/>
                </w:tcPr>
                <w:p w14:paraId="53E9634A" w14:textId="77777777" w:rsidR="005E49D8" w:rsidRDefault="005E49D8" w:rsidP="005E49D8">
                  <w:pPr>
                    <w:pStyle w:val="PGPText"/>
                  </w:pPr>
                </w:p>
              </w:tc>
            </w:tr>
          </w:tbl>
          <w:p w14:paraId="0C5506F4" w14:textId="77777777" w:rsidR="005E49D8" w:rsidRDefault="005E49D8" w:rsidP="005E49D8">
            <w:pPr>
              <w:pStyle w:val="PGPBullet2"/>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1F2FDF07"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34F87890" w14:textId="77777777" w:rsidR="005E49D8" w:rsidRPr="007C4051" w:rsidRDefault="005E49D8" w:rsidP="005E49D8">
                  <w:pPr>
                    <w:pStyle w:val="PGPText"/>
                  </w:pPr>
                  <w:r w:rsidRPr="007C4051">
                    <w:t>If your score for C was…</w:t>
                  </w:r>
                </w:p>
              </w:tc>
              <w:tc>
                <w:tcPr>
                  <w:tcW w:w="2016" w:type="dxa"/>
                </w:tcPr>
                <w:p w14:paraId="3B35EF73"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5BEA1CB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0A8BD7A1" w14:textId="77777777" w:rsidR="005E49D8" w:rsidRPr="007C4051" w:rsidRDefault="005E49D8" w:rsidP="005E49D8">
                  <w:pPr>
                    <w:pStyle w:val="PGPText"/>
                  </w:pPr>
                  <w:r w:rsidRPr="007C4051">
                    <w:t>1</w:t>
                  </w:r>
                </w:p>
              </w:tc>
              <w:tc>
                <w:tcPr>
                  <w:tcW w:w="2016" w:type="dxa"/>
                </w:tcPr>
                <w:p w14:paraId="31DBE4ED"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5C370BE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3F5D1A75" w14:textId="77777777" w:rsidR="005E49D8" w:rsidRPr="007C4051" w:rsidRDefault="005E49D8" w:rsidP="005E49D8">
                  <w:pPr>
                    <w:pStyle w:val="PGPText"/>
                  </w:pPr>
                  <w:r w:rsidRPr="007C4051">
                    <w:t>2</w:t>
                  </w:r>
                </w:p>
              </w:tc>
              <w:tc>
                <w:tcPr>
                  <w:tcW w:w="2016" w:type="dxa"/>
                </w:tcPr>
                <w:p w14:paraId="71CCE34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7E4AE6D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6D08E49" w14:textId="77777777" w:rsidR="005E49D8" w:rsidRPr="007C4051" w:rsidRDefault="005E49D8" w:rsidP="005E49D8">
                  <w:pPr>
                    <w:pStyle w:val="PGPText"/>
                  </w:pPr>
                  <w:r w:rsidRPr="007C4051">
                    <w:t>3</w:t>
                  </w:r>
                </w:p>
              </w:tc>
              <w:tc>
                <w:tcPr>
                  <w:tcW w:w="2016" w:type="dxa"/>
                </w:tcPr>
                <w:p w14:paraId="49EF598A"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4AE02EF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1A877D0F" w14:textId="77777777" w:rsidR="005E49D8" w:rsidRPr="007C4051" w:rsidRDefault="005E49D8" w:rsidP="005E49D8">
                  <w:pPr>
                    <w:pStyle w:val="PGPText"/>
                  </w:pPr>
                  <w:r w:rsidRPr="007C4051">
                    <w:t>4</w:t>
                  </w:r>
                </w:p>
              </w:tc>
              <w:tc>
                <w:tcPr>
                  <w:tcW w:w="2016" w:type="dxa"/>
                </w:tcPr>
                <w:p w14:paraId="5AD57B18"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11FEAFB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1576C57A" w14:textId="77777777" w:rsidR="005E49D8" w:rsidRPr="007C4051" w:rsidRDefault="005E49D8" w:rsidP="005E49D8">
                  <w:pPr>
                    <w:pStyle w:val="PGPText"/>
                  </w:pPr>
                  <w:r w:rsidRPr="007C4051">
                    <w:t>5</w:t>
                  </w:r>
                </w:p>
              </w:tc>
              <w:tc>
                <w:tcPr>
                  <w:tcW w:w="2016" w:type="dxa"/>
                </w:tcPr>
                <w:p w14:paraId="08828395"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72A6D47E" w14:textId="77777777" w:rsidR="005E49D8" w:rsidRDefault="005E49D8" w:rsidP="005E49D8">
            <w:pPr>
              <w:pStyle w:val="PGPBullet2"/>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09C7DAF0" w14:textId="77777777" w:rsidTr="003364FE">
              <w:tc>
                <w:tcPr>
                  <w:tcW w:w="1008" w:type="dxa"/>
                </w:tcPr>
                <w:p w14:paraId="0532D2A6" w14:textId="77777777" w:rsidR="005E49D8" w:rsidRDefault="005E49D8" w:rsidP="005E49D8">
                  <w:pPr>
                    <w:pStyle w:val="PGPText"/>
                  </w:pPr>
                </w:p>
              </w:tc>
            </w:tr>
          </w:tbl>
          <w:p w14:paraId="5326D83E" w14:textId="61ECC79B" w:rsidR="005E49D8" w:rsidRDefault="005E49D8" w:rsidP="005E49D8">
            <w:pPr>
              <w:pStyle w:val="PGPBullet2"/>
            </w:pPr>
            <w:r>
              <w:t>Review the scoring key below</w:t>
            </w:r>
          </w:p>
          <w:p w14:paraId="14429F10" w14:textId="77777777" w:rsidR="005E49D8" w:rsidRPr="002F6248" w:rsidRDefault="005E49D8" w:rsidP="00284CB1">
            <w:pPr>
              <w:pStyle w:val="PGPBullet1"/>
              <w:numPr>
                <w:ilvl w:val="0"/>
                <w:numId w:val="0"/>
              </w:numPr>
              <w:ind w:left="720" w:hanging="360"/>
              <w:rPr>
                <w:color w:val="FF0000"/>
                <w:sz w:val="20"/>
              </w:rPr>
            </w:pPr>
          </w:p>
        </w:tc>
      </w:tr>
      <w:tr w:rsidR="005E49D8" w:rsidRPr="002F6248" w14:paraId="3CC97E1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67DBDEF5"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90538B7" w14:textId="77777777" w:rsidR="005E49D8" w:rsidRPr="002F6248" w:rsidRDefault="005E49D8" w:rsidP="005E49D8">
            <w:pPr>
              <w:pStyle w:val="PGPTitle"/>
            </w:pPr>
            <w:r>
              <w:t>Part 1 Scoring Key</w:t>
            </w:r>
          </w:p>
          <w:tbl>
            <w:tblPr>
              <w:tblStyle w:val="AnalystSolutions"/>
              <w:tblW w:w="9792" w:type="dxa"/>
              <w:tblLayout w:type="fixed"/>
              <w:tblLook w:val="0420" w:firstRow="1" w:lastRow="0" w:firstColumn="0" w:lastColumn="0" w:noHBand="0" w:noVBand="1"/>
            </w:tblPr>
            <w:tblGrid>
              <w:gridCol w:w="1296"/>
              <w:gridCol w:w="8496"/>
            </w:tblGrid>
            <w:tr w:rsidR="00284CB1" w:rsidRPr="004064BD" w14:paraId="53774C1D" w14:textId="77777777" w:rsidTr="00284CB1">
              <w:trPr>
                <w:cnfStyle w:val="100000000000" w:firstRow="1" w:lastRow="0" w:firstColumn="0" w:lastColumn="0" w:oddVBand="0" w:evenVBand="0" w:oddHBand="0" w:evenHBand="0" w:firstRowFirstColumn="0" w:firstRowLastColumn="0" w:lastRowFirstColumn="0" w:lastRowLastColumn="0"/>
              </w:trPr>
              <w:tc>
                <w:tcPr>
                  <w:tcW w:w="1296" w:type="dxa"/>
                </w:tcPr>
                <w:p w14:paraId="433F4585" w14:textId="77777777" w:rsidR="00284CB1" w:rsidRPr="0023071A" w:rsidRDefault="00284CB1" w:rsidP="00284CB1">
                  <w:pPr>
                    <w:rPr>
                      <w:sz w:val="20"/>
                    </w:rPr>
                  </w:pPr>
                  <w:r w:rsidRPr="0023071A">
                    <w:rPr>
                      <w:sz w:val="20"/>
                    </w:rPr>
                    <w:t>Score</w:t>
                  </w:r>
                </w:p>
              </w:tc>
              <w:tc>
                <w:tcPr>
                  <w:tcW w:w="8496" w:type="dxa"/>
                </w:tcPr>
                <w:p w14:paraId="6D5AE7B0" w14:textId="77777777" w:rsidR="00284CB1" w:rsidRPr="0023071A" w:rsidRDefault="00284CB1" w:rsidP="00284CB1">
                  <w:pPr>
                    <w:rPr>
                      <w:sz w:val="20"/>
                    </w:rPr>
                  </w:pPr>
                  <w:r w:rsidRPr="0023071A">
                    <w:rPr>
                      <w:sz w:val="20"/>
                    </w:rPr>
                    <w:t>Level</w:t>
                  </w:r>
                </w:p>
              </w:tc>
            </w:tr>
            <w:tr w:rsidR="00284CB1" w:rsidRPr="004064BD" w14:paraId="73C1E5F0" w14:textId="77777777" w:rsidTr="00284CB1">
              <w:trPr>
                <w:cnfStyle w:val="000000100000" w:firstRow="0" w:lastRow="0" w:firstColumn="0" w:lastColumn="0" w:oddVBand="0" w:evenVBand="0" w:oddHBand="1" w:evenHBand="0" w:firstRowFirstColumn="0" w:firstRowLastColumn="0" w:lastRowFirstColumn="0" w:lastRowLastColumn="0"/>
              </w:trPr>
              <w:tc>
                <w:tcPr>
                  <w:tcW w:w="1296" w:type="dxa"/>
                </w:tcPr>
                <w:p w14:paraId="22AFD412" w14:textId="77777777" w:rsidR="00284CB1" w:rsidRPr="004064BD" w:rsidRDefault="00284CB1" w:rsidP="00284CB1">
                  <w:pPr>
                    <w:jc w:val="center"/>
                    <w:rPr>
                      <w:sz w:val="20"/>
                    </w:rPr>
                  </w:pPr>
                  <w:r>
                    <w:rPr>
                      <w:sz w:val="20"/>
                    </w:rPr>
                    <w:t>7-18</w:t>
                  </w:r>
                </w:p>
              </w:tc>
              <w:tc>
                <w:tcPr>
                  <w:tcW w:w="8496" w:type="dxa"/>
                </w:tcPr>
                <w:p w14:paraId="4E6780B8" w14:textId="77777777" w:rsidR="00284CB1" w:rsidRPr="004064BD" w:rsidRDefault="00284CB1" w:rsidP="00284CB1">
                  <w:pPr>
                    <w:rPr>
                      <w:sz w:val="20"/>
                    </w:rPr>
                  </w:pPr>
                  <w:r w:rsidRPr="004064BD">
                    <w:rPr>
                      <w:b/>
                      <w:sz w:val="20"/>
                    </w:rPr>
                    <w:t>Developing Networker:</w:t>
                  </w:r>
                  <w:r w:rsidRPr="004064BD">
                    <w:rPr>
                      <w:sz w:val="20"/>
                    </w:rPr>
                    <w:t xml:space="preserve"> You may feel uncomfortable when meeting people for the first time and may encounter difficulties when networking. Try to come out of your shell by approaching strangers and selling your skills and attributes. If networking is something you don’t feel comfortable with</w:t>
                  </w:r>
                  <w:r>
                    <w:rPr>
                      <w:sz w:val="20"/>
                    </w:rPr>
                    <w:t>,</w:t>
                  </w:r>
                  <w:r w:rsidRPr="004064BD">
                    <w:rPr>
                      <w:sz w:val="20"/>
                    </w:rPr>
                    <w:t xml:space="preserve"> remember</w:t>
                  </w:r>
                  <w:r>
                    <w:rPr>
                      <w:sz w:val="20"/>
                    </w:rPr>
                    <w:t xml:space="preserve">, if done correctly, it should be </w:t>
                  </w:r>
                  <w:r w:rsidRPr="004064BD">
                    <w:rPr>
                      <w:sz w:val="20"/>
                    </w:rPr>
                    <w:t>mutu</w:t>
                  </w:r>
                  <w:r>
                    <w:rPr>
                      <w:sz w:val="20"/>
                    </w:rPr>
                    <w:t>ally beneficial to both parties.</w:t>
                  </w:r>
                  <w:r w:rsidRPr="004064BD">
                    <w:rPr>
                      <w:sz w:val="20"/>
                    </w:rPr>
                    <w:t xml:space="preserve"> Always follow up with the contacts you have made and remember, networking isn’t only about meeting the right people, it’s about getting </w:t>
                  </w:r>
                  <w:r>
                    <w:rPr>
                      <w:sz w:val="20"/>
                    </w:rPr>
                    <w:t>to know the people you have met.</w:t>
                  </w:r>
                </w:p>
              </w:tc>
            </w:tr>
            <w:tr w:rsidR="00284CB1" w:rsidRPr="004064BD" w14:paraId="394860D8" w14:textId="77777777" w:rsidTr="00284CB1">
              <w:tc>
                <w:tcPr>
                  <w:tcW w:w="1296" w:type="dxa"/>
                </w:tcPr>
                <w:p w14:paraId="709F12E2" w14:textId="77777777" w:rsidR="00284CB1" w:rsidRPr="004064BD" w:rsidRDefault="00284CB1" w:rsidP="00284CB1">
                  <w:pPr>
                    <w:jc w:val="center"/>
                    <w:rPr>
                      <w:sz w:val="20"/>
                    </w:rPr>
                  </w:pPr>
                  <w:r>
                    <w:rPr>
                      <w:sz w:val="20"/>
                    </w:rPr>
                    <w:t>19-26</w:t>
                  </w:r>
                </w:p>
              </w:tc>
              <w:tc>
                <w:tcPr>
                  <w:tcW w:w="8496" w:type="dxa"/>
                </w:tcPr>
                <w:p w14:paraId="21A45B1E" w14:textId="77777777" w:rsidR="00284CB1" w:rsidRPr="004064BD" w:rsidRDefault="00284CB1" w:rsidP="00284CB1">
                  <w:pPr>
                    <w:rPr>
                      <w:sz w:val="20"/>
                    </w:rPr>
                  </w:pPr>
                  <w:r w:rsidRPr="004064BD">
                    <w:rPr>
                      <w:b/>
                      <w:sz w:val="20"/>
                    </w:rPr>
                    <w:t>Competent Networker:</w:t>
                  </w:r>
                  <w:r w:rsidRPr="004064BD">
                    <w:rPr>
                      <w:sz w:val="20"/>
                    </w:rPr>
                    <w:t xml:space="preserve"> You feel comfortable meeting people in some situations more than others. Although you may not encounter a great deal of difficulty when networking, you are probably not utilizing your full networking potential. Approach as many people as possible and make sure to get their contact details, and conduct follow-ups </w:t>
                  </w:r>
                  <w:r>
                    <w:rPr>
                      <w:sz w:val="20"/>
                    </w:rPr>
                    <w:t>via email, instant message</w:t>
                  </w:r>
                  <w:r w:rsidRPr="004064BD">
                    <w:rPr>
                      <w:sz w:val="20"/>
                    </w:rPr>
                    <w:t xml:space="preserve"> or </w:t>
                  </w:r>
                  <w:r>
                    <w:rPr>
                      <w:sz w:val="20"/>
                    </w:rPr>
                    <w:t xml:space="preserve">the </w:t>
                  </w:r>
                  <w:r w:rsidRPr="004064BD">
                    <w:rPr>
                      <w:sz w:val="20"/>
                    </w:rPr>
                    <w:t>phone.</w:t>
                  </w:r>
                </w:p>
              </w:tc>
            </w:tr>
            <w:tr w:rsidR="00284CB1" w:rsidRPr="004064BD" w14:paraId="32FD17A3" w14:textId="77777777" w:rsidTr="00284CB1">
              <w:trPr>
                <w:cnfStyle w:val="000000100000" w:firstRow="0" w:lastRow="0" w:firstColumn="0" w:lastColumn="0" w:oddVBand="0" w:evenVBand="0" w:oddHBand="1" w:evenHBand="0" w:firstRowFirstColumn="0" w:firstRowLastColumn="0" w:lastRowFirstColumn="0" w:lastRowLastColumn="0"/>
              </w:trPr>
              <w:tc>
                <w:tcPr>
                  <w:tcW w:w="1296" w:type="dxa"/>
                </w:tcPr>
                <w:p w14:paraId="28B81B3B" w14:textId="77777777" w:rsidR="00284CB1" w:rsidRPr="004064BD" w:rsidRDefault="00284CB1" w:rsidP="00284CB1">
                  <w:pPr>
                    <w:jc w:val="center"/>
                    <w:rPr>
                      <w:sz w:val="20"/>
                    </w:rPr>
                  </w:pPr>
                  <w:r>
                    <w:rPr>
                      <w:sz w:val="20"/>
                    </w:rPr>
                    <w:t>27-35</w:t>
                  </w:r>
                </w:p>
              </w:tc>
              <w:tc>
                <w:tcPr>
                  <w:tcW w:w="8496" w:type="dxa"/>
                </w:tcPr>
                <w:p w14:paraId="39F97B54" w14:textId="77777777" w:rsidR="00284CB1" w:rsidRPr="004064BD" w:rsidRDefault="00284CB1" w:rsidP="00284CB1">
                  <w:pPr>
                    <w:rPr>
                      <w:sz w:val="20"/>
                    </w:rPr>
                  </w:pPr>
                  <w:r w:rsidRPr="004064BD">
                    <w:rPr>
                      <w:b/>
                      <w:sz w:val="20"/>
                    </w:rPr>
                    <w:t>Confident Networker:</w:t>
                  </w:r>
                  <w:r w:rsidRPr="004064BD">
                    <w:rPr>
                      <w:sz w:val="20"/>
                    </w:rPr>
                    <w:t xml:space="preserve">  You feel comfortable when meeting people for the first time and </w:t>
                  </w:r>
                  <w:r>
                    <w:rPr>
                      <w:sz w:val="20"/>
                    </w:rPr>
                    <w:t>likely</w:t>
                  </w:r>
                  <w:r w:rsidRPr="004064BD">
                    <w:rPr>
                      <w:sz w:val="20"/>
                    </w:rPr>
                    <w:t xml:space="preserve"> have little or no problems networking and developing relationship</w:t>
                  </w:r>
                  <w:r>
                    <w:rPr>
                      <w:sz w:val="20"/>
                    </w:rPr>
                    <w:t>s</w:t>
                  </w:r>
                  <w:r w:rsidRPr="004064BD">
                    <w:rPr>
                      <w:sz w:val="20"/>
                    </w:rPr>
                    <w:t xml:space="preserve"> with your contacts. Remember to immediately follow up any contacts you have made and conduct follow-ups </w:t>
                  </w:r>
                  <w:r>
                    <w:rPr>
                      <w:sz w:val="20"/>
                    </w:rPr>
                    <w:t>via email, instant message</w:t>
                  </w:r>
                  <w:r w:rsidRPr="004064BD">
                    <w:rPr>
                      <w:sz w:val="20"/>
                    </w:rPr>
                    <w:t xml:space="preserve"> or </w:t>
                  </w:r>
                  <w:r>
                    <w:rPr>
                      <w:sz w:val="20"/>
                    </w:rPr>
                    <w:t xml:space="preserve">the </w:t>
                  </w:r>
                  <w:r w:rsidRPr="004064BD">
                    <w:rPr>
                      <w:sz w:val="20"/>
                    </w:rPr>
                    <w:t>phone</w:t>
                  </w:r>
                  <w:r>
                    <w:rPr>
                      <w:sz w:val="20"/>
                    </w:rPr>
                    <w:t xml:space="preserve">.  Also </w:t>
                  </w:r>
                  <w:r w:rsidRPr="004064BD">
                    <w:rPr>
                      <w:sz w:val="20"/>
                    </w:rPr>
                    <w:t xml:space="preserve">ask </w:t>
                  </w:r>
                  <w:r>
                    <w:rPr>
                      <w:sz w:val="20"/>
                    </w:rPr>
                    <w:t>them for additional referrals that may be of help.</w:t>
                  </w:r>
                </w:p>
              </w:tc>
            </w:tr>
          </w:tbl>
          <w:p w14:paraId="489519DD" w14:textId="77777777" w:rsidR="005E49D8" w:rsidRPr="00284CB1" w:rsidRDefault="005E49D8" w:rsidP="005E49D8">
            <w:pPr>
              <w:pStyle w:val="PGPText"/>
              <w:rPr>
                <w:color w:val="002868" w:themeColor="text2"/>
                <w:sz w:val="20"/>
              </w:rPr>
            </w:pPr>
          </w:p>
          <w:p w14:paraId="3CC9F604" w14:textId="109864EA" w:rsidR="00284CB1" w:rsidRPr="00284CB1" w:rsidRDefault="00284CB1" w:rsidP="00284CB1">
            <w:pPr>
              <w:pStyle w:val="PGPBullet1"/>
              <w:numPr>
                <w:ilvl w:val="0"/>
                <w:numId w:val="0"/>
              </w:numPr>
              <w:rPr>
                <w:sz w:val="20"/>
              </w:rPr>
            </w:pPr>
            <w:r w:rsidRPr="00284CB1">
              <w:rPr>
                <w:sz w:val="20"/>
              </w:rPr>
              <w:t>Inspired by</w:t>
            </w:r>
            <w:r>
              <w:rPr>
                <w:sz w:val="20"/>
              </w:rPr>
              <w:t xml:space="preserve"> </w:t>
            </w:r>
            <w:r w:rsidRPr="00284CB1">
              <w:rPr>
                <w:sz w:val="20"/>
              </w:rPr>
              <w:t>Morton Phillips, Search, Selection and HR Strategy</w:t>
            </w:r>
          </w:p>
          <w:p w14:paraId="5F5436DC" w14:textId="294AFC9E" w:rsidR="00284CB1" w:rsidRPr="002F6248" w:rsidRDefault="00284CB1" w:rsidP="005E49D8">
            <w:pPr>
              <w:pStyle w:val="PGPText"/>
              <w:rPr>
                <w:color w:val="FF0000"/>
                <w:sz w:val="20"/>
              </w:rPr>
            </w:pPr>
          </w:p>
        </w:tc>
      </w:tr>
      <w:tr w:rsidR="005E49D8" w:rsidRPr="002F6248" w14:paraId="0D353F57"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18F664D0"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3F864519" w14:textId="77777777" w:rsidR="005E49D8" w:rsidRPr="002F6248" w:rsidRDefault="005E49D8" w:rsidP="005E49D8">
            <w:pPr>
              <w:pStyle w:val="PGPTitle"/>
            </w:pPr>
            <w:r>
              <w:t>Part 2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0F17BFCB"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159924" w14:textId="77777777" w:rsidR="005E49D8" w:rsidRDefault="005E49D8" w:rsidP="005E49D8">
                  <w:pPr>
                    <w:pStyle w:val="PGPText"/>
                  </w:pPr>
                  <w:r>
                    <w:rPr>
                      <w:sz w:val="20"/>
                    </w:rPr>
                    <w:t>1=Never</w:t>
                  </w:r>
                </w:p>
                <w:p w14:paraId="60A0B160" w14:textId="77777777" w:rsidR="005E49D8" w:rsidRDefault="005E49D8" w:rsidP="005E49D8">
                  <w:pPr>
                    <w:pStyle w:val="PGPText"/>
                  </w:pPr>
                  <w:r w:rsidRPr="0022730F">
                    <w:t>5=Always</w:t>
                  </w:r>
                </w:p>
              </w:tc>
              <w:tc>
                <w:tcPr>
                  <w:tcW w:w="8784" w:type="dxa"/>
                </w:tcPr>
                <w:p w14:paraId="0FC18BAA"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Part 2</w:t>
                  </w:r>
                  <w:r w:rsidRPr="007C4051">
                    <w:t xml:space="preserve">: </w:t>
                  </w:r>
                  <w:r>
                    <w:t>Equity Research</w:t>
                  </w:r>
                  <w:r w:rsidRPr="007C4051">
                    <w:t xml:space="preserve"> Networking Skills</w:t>
                  </w:r>
                </w:p>
              </w:tc>
            </w:tr>
            <w:tr w:rsidR="005E49D8" w14:paraId="42743DB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2589B8" w14:textId="77777777" w:rsidR="005E49D8" w:rsidRDefault="005E49D8" w:rsidP="005E49D8">
                  <w:pPr>
                    <w:pStyle w:val="PGPText"/>
                  </w:pPr>
                </w:p>
              </w:tc>
              <w:tc>
                <w:tcPr>
                  <w:tcW w:w="8784" w:type="dxa"/>
                </w:tcPr>
                <w:p w14:paraId="44210972"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993382">
                    <w:t xml:space="preserve">When information is critical to my valuation, I typically try to validate it using independent sources, rather than </w:t>
                  </w:r>
                  <w:r>
                    <w:t>only</w:t>
                  </w:r>
                  <w:r w:rsidRPr="00993382">
                    <w:t xml:space="preserve"> the company’s management</w:t>
                  </w:r>
                </w:p>
              </w:tc>
            </w:tr>
            <w:tr w:rsidR="005E49D8" w14:paraId="2867826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6FA2FF" w14:textId="77777777" w:rsidR="005E49D8" w:rsidRDefault="005E49D8" w:rsidP="005E49D8">
                  <w:pPr>
                    <w:pStyle w:val="PGPText"/>
                  </w:pPr>
                </w:p>
              </w:tc>
              <w:tc>
                <w:tcPr>
                  <w:tcW w:w="8784" w:type="dxa"/>
                </w:tcPr>
                <w:p w14:paraId="55CCAF22"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993382">
                    <w:t xml:space="preserve">I hand out business cards, including to people who may not have a formal relationship with me or my firm </w:t>
                  </w:r>
                </w:p>
              </w:tc>
            </w:tr>
            <w:tr w:rsidR="005E49D8" w14:paraId="01B1CF5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26032AB9" w14:textId="77777777" w:rsidR="005E49D8" w:rsidRDefault="005E49D8" w:rsidP="005E49D8">
                  <w:pPr>
                    <w:pStyle w:val="PGPText"/>
                  </w:pPr>
                </w:p>
              </w:tc>
              <w:tc>
                <w:tcPr>
                  <w:tcW w:w="8784" w:type="dxa"/>
                </w:tcPr>
                <w:p w14:paraId="628ACB9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993382">
                    <w:t xml:space="preserve">When developing assumptions about my companies, my primary source of insight is from the company and financial press </w:t>
                  </w:r>
                </w:p>
              </w:tc>
            </w:tr>
            <w:tr w:rsidR="005E49D8" w14:paraId="73BA2800"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1D6B9113" w14:textId="77777777" w:rsidR="005E49D8" w:rsidRDefault="005E49D8" w:rsidP="005E49D8">
                  <w:pPr>
                    <w:pStyle w:val="PGPText"/>
                  </w:pPr>
                </w:p>
              </w:tc>
              <w:tc>
                <w:tcPr>
                  <w:tcW w:w="8784" w:type="dxa"/>
                </w:tcPr>
                <w:p w14:paraId="42A94B4A"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993382">
                    <w:t>I have more connections than most of my friends on LinkedIn, Facebook or other professional and personal networks</w:t>
                  </w:r>
                </w:p>
              </w:tc>
            </w:tr>
            <w:tr w:rsidR="005E49D8" w14:paraId="3BE24D3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79D8B33" w14:textId="77777777" w:rsidR="005E49D8" w:rsidRDefault="005E49D8" w:rsidP="005E49D8">
                  <w:pPr>
                    <w:pStyle w:val="PGPText"/>
                  </w:pPr>
                </w:p>
              </w:tc>
              <w:tc>
                <w:tcPr>
                  <w:tcW w:w="8784" w:type="dxa"/>
                </w:tcPr>
                <w:p w14:paraId="01F1FF78"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993382">
                    <w:t>When researching a critical factor that is likely to impact my stock, I have a wide network of contacts to speak with for insights.</w:t>
                  </w:r>
                </w:p>
              </w:tc>
            </w:tr>
            <w:tr w:rsidR="005E49D8" w14:paraId="7B9F0124"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73B8769E" w14:textId="77777777" w:rsidR="005E49D8" w:rsidRDefault="005E49D8" w:rsidP="005E49D8">
                  <w:pPr>
                    <w:pStyle w:val="PGPText"/>
                  </w:pPr>
                </w:p>
              </w:tc>
              <w:tc>
                <w:tcPr>
                  <w:tcW w:w="8784" w:type="dxa"/>
                </w:tcPr>
                <w:p w14:paraId="06AB7B1F"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993382">
                    <w:t>I ask colleagues and established industry contacts for names of other people who can help me in my efforts</w:t>
                  </w:r>
                </w:p>
              </w:tc>
            </w:tr>
            <w:tr w:rsidR="005E49D8" w14:paraId="18E538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FBBAB7" w14:textId="77777777" w:rsidR="005E49D8" w:rsidRDefault="005E49D8" w:rsidP="005E49D8">
                  <w:pPr>
                    <w:pStyle w:val="PGPText"/>
                  </w:pPr>
                </w:p>
              </w:tc>
              <w:tc>
                <w:tcPr>
                  <w:tcW w:w="8784" w:type="dxa"/>
                </w:tcPr>
                <w:p w14:paraId="5D36C30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993382">
                    <w:t xml:space="preserve">I </w:t>
                  </w:r>
                  <w:r>
                    <w:t>cultivate</w:t>
                  </w:r>
                  <w:r w:rsidRPr="00993382">
                    <w:t xml:space="preserve"> new sources of information, independent of company management </w:t>
                  </w:r>
                </w:p>
              </w:tc>
            </w:tr>
          </w:tbl>
          <w:p w14:paraId="2CA9764F" w14:textId="77777777" w:rsidR="005E49D8" w:rsidRDefault="005E49D8" w:rsidP="005E49D8">
            <w:pPr>
              <w:pStyle w:val="PGPText"/>
            </w:pPr>
          </w:p>
          <w:p w14:paraId="7C2C8B9D" w14:textId="77777777" w:rsidR="005E49D8" w:rsidRDefault="005E49D8" w:rsidP="005E49D8">
            <w:pPr>
              <w:pStyle w:val="PGPBullet1"/>
            </w:pPr>
            <w:r w:rsidRPr="009D67DA">
              <w:t>Go back and score Part 1 of the assessment and then return to score Part 2</w:t>
            </w:r>
            <w:r w:rsidR="008A698D">
              <w:t xml:space="preserve"> below</w:t>
            </w:r>
          </w:p>
          <w:p w14:paraId="53F4FAD9" w14:textId="77777777" w:rsidR="005E49D8" w:rsidRDefault="005E49D8" w:rsidP="005E49D8">
            <w:pPr>
              <w:pStyle w:val="PGPTitle"/>
            </w:pPr>
            <w:r>
              <w:t>Part 2 Scoring:</w:t>
            </w:r>
          </w:p>
          <w:p w14:paraId="78483790" w14:textId="77777777" w:rsidR="005E49D8" w:rsidRDefault="005E49D8" w:rsidP="005E49D8">
            <w:pPr>
              <w:pStyle w:val="PGPBullet1"/>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6013CE03" w14:textId="77777777" w:rsidTr="003364FE">
              <w:tc>
                <w:tcPr>
                  <w:tcW w:w="1008" w:type="dxa"/>
                </w:tcPr>
                <w:p w14:paraId="05887C43" w14:textId="77777777" w:rsidR="005E49D8" w:rsidRDefault="005E49D8" w:rsidP="008A698D">
                  <w:pPr>
                    <w:pStyle w:val="PGPText"/>
                  </w:pPr>
                </w:p>
              </w:tc>
            </w:tr>
          </w:tbl>
          <w:p w14:paraId="72D3215A" w14:textId="77777777" w:rsidR="005E49D8" w:rsidRDefault="005E49D8" w:rsidP="005E49D8">
            <w:pPr>
              <w:pStyle w:val="PGPBullet1"/>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348125D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8B378DA" w14:textId="77777777" w:rsidR="005E49D8" w:rsidRPr="007C4051" w:rsidRDefault="005E49D8" w:rsidP="005E49D8">
                  <w:pPr>
                    <w:pStyle w:val="PGPText"/>
                  </w:pPr>
                  <w:r w:rsidRPr="007C4051">
                    <w:t>If your score for C was…</w:t>
                  </w:r>
                </w:p>
              </w:tc>
              <w:tc>
                <w:tcPr>
                  <w:tcW w:w="2016" w:type="dxa"/>
                </w:tcPr>
                <w:p w14:paraId="0830001E"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2A65E59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59965425" w14:textId="77777777" w:rsidR="005E49D8" w:rsidRPr="007C4051" w:rsidRDefault="005E49D8" w:rsidP="005E49D8">
                  <w:pPr>
                    <w:pStyle w:val="PGPText"/>
                  </w:pPr>
                  <w:r w:rsidRPr="007C4051">
                    <w:t>1</w:t>
                  </w:r>
                </w:p>
              </w:tc>
              <w:tc>
                <w:tcPr>
                  <w:tcW w:w="2016" w:type="dxa"/>
                </w:tcPr>
                <w:p w14:paraId="7726E681"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14FC03B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22269087" w14:textId="77777777" w:rsidR="005E49D8" w:rsidRPr="007C4051" w:rsidRDefault="005E49D8" w:rsidP="005E49D8">
                  <w:pPr>
                    <w:pStyle w:val="PGPText"/>
                  </w:pPr>
                  <w:r w:rsidRPr="007C4051">
                    <w:t>2</w:t>
                  </w:r>
                </w:p>
              </w:tc>
              <w:tc>
                <w:tcPr>
                  <w:tcW w:w="2016" w:type="dxa"/>
                </w:tcPr>
                <w:p w14:paraId="3C83526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3D40CD1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3277154" w14:textId="77777777" w:rsidR="005E49D8" w:rsidRPr="007C4051" w:rsidRDefault="005E49D8" w:rsidP="005E49D8">
                  <w:pPr>
                    <w:pStyle w:val="PGPText"/>
                  </w:pPr>
                  <w:r w:rsidRPr="007C4051">
                    <w:t>3</w:t>
                  </w:r>
                </w:p>
              </w:tc>
              <w:tc>
                <w:tcPr>
                  <w:tcW w:w="2016" w:type="dxa"/>
                </w:tcPr>
                <w:p w14:paraId="3B3361EE"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13B95A1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7A07C456" w14:textId="77777777" w:rsidR="005E49D8" w:rsidRPr="007C4051" w:rsidRDefault="005E49D8" w:rsidP="005E49D8">
                  <w:pPr>
                    <w:pStyle w:val="PGPText"/>
                  </w:pPr>
                  <w:r w:rsidRPr="007C4051">
                    <w:t>4</w:t>
                  </w:r>
                </w:p>
              </w:tc>
              <w:tc>
                <w:tcPr>
                  <w:tcW w:w="2016" w:type="dxa"/>
                </w:tcPr>
                <w:p w14:paraId="17041C2B"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0F87F16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8C1EE3C" w14:textId="77777777" w:rsidR="005E49D8" w:rsidRPr="007C4051" w:rsidRDefault="005E49D8" w:rsidP="005E49D8">
                  <w:pPr>
                    <w:pStyle w:val="PGPText"/>
                  </w:pPr>
                  <w:r w:rsidRPr="007C4051">
                    <w:t>5</w:t>
                  </w:r>
                </w:p>
              </w:tc>
              <w:tc>
                <w:tcPr>
                  <w:tcW w:w="2016" w:type="dxa"/>
                </w:tcPr>
                <w:p w14:paraId="52DD5162"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6D458763" w14:textId="77777777" w:rsidR="005E49D8" w:rsidRDefault="005E49D8" w:rsidP="005E49D8">
            <w:pPr>
              <w:pStyle w:val="PGPBullet1"/>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6A87565F" w14:textId="77777777" w:rsidTr="003364FE">
              <w:tc>
                <w:tcPr>
                  <w:tcW w:w="1008" w:type="dxa"/>
                </w:tcPr>
                <w:p w14:paraId="1F67C1ED" w14:textId="77777777" w:rsidR="005E49D8" w:rsidRDefault="005E49D8" w:rsidP="005E49D8">
                  <w:pPr>
                    <w:pStyle w:val="PGPText"/>
                  </w:pPr>
                </w:p>
              </w:tc>
            </w:tr>
          </w:tbl>
          <w:p w14:paraId="650959F8" w14:textId="77777777" w:rsidR="005E49D8" w:rsidRDefault="005E49D8" w:rsidP="005E49D8">
            <w:pPr>
              <w:pStyle w:val="PGPBullet1"/>
            </w:pPr>
            <w:r>
              <w:t>Review the scoring key below</w:t>
            </w:r>
          </w:p>
          <w:p w14:paraId="32CD68AB" w14:textId="77777777" w:rsidR="005E49D8" w:rsidRPr="002F6248" w:rsidRDefault="005E49D8" w:rsidP="005E49D8">
            <w:pPr>
              <w:pStyle w:val="PGPText"/>
              <w:rPr>
                <w:color w:val="FF0000"/>
                <w:sz w:val="20"/>
              </w:rPr>
            </w:pPr>
          </w:p>
        </w:tc>
      </w:tr>
      <w:tr w:rsidR="005E49D8" w:rsidRPr="002F6248" w14:paraId="10469AB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4ECBB091"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7417AD9" w14:textId="77777777" w:rsidR="005E49D8" w:rsidRPr="002F6248" w:rsidRDefault="005E49D8" w:rsidP="005E49D8">
            <w:pPr>
              <w:pStyle w:val="PGPTitle"/>
            </w:pPr>
            <w:r>
              <w:t>Part 2 Scoring Key</w:t>
            </w:r>
          </w:p>
          <w:tbl>
            <w:tblPr>
              <w:tblStyle w:val="AnalystSolutions"/>
              <w:tblW w:w="9792" w:type="dxa"/>
              <w:tblLayout w:type="fixed"/>
              <w:tblLook w:val="0420" w:firstRow="1" w:lastRow="0" w:firstColumn="0" w:lastColumn="0" w:noHBand="0" w:noVBand="1"/>
            </w:tblPr>
            <w:tblGrid>
              <w:gridCol w:w="1296"/>
              <w:gridCol w:w="8496"/>
            </w:tblGrid>
            <w:tr w:rsidR="005E49D8" w:rsidRPr="00814E83" w14:paraId="195667E5" w14:textId="77777777" w:rsidTr="003364FE">
              <w:trPr>
                <w:cnfStyle w:val="100000000000" w:firstRow="1" w:lastRow="0" w:firstColumn="0" w:lastColumn="0" w:oddVBand="0" w:evenVBand="0" w:oddHBand="0" w:evenHBand="0" w:firstRowFirstColumn="0" w:firstRowLastColumn="0" w:lastRowFirstColumn="0" w:lastRowLastColumn="0"/>
              </w:trPr>
              <w:tc>
                <w:tcPr>
                  <w:tcW w:w="1296" w:type="dxa"/>
                </w:tcPr>
                <w:p w14:paraId="2612BE4F" w14:textId="77777777" w:rsidR="005E49D8" w:rsidRPr="00814E83" w:rsidRDefault="005E49D8" w:rsidP="003364FE">
                  <w:pPr>
                    <w:rPr>
                      <w:sz w:val="20"/>
                    </w:rPr>
                  </w:pPr>
                  <w:r w:rsidRPr="00814E83">
                    <w:rPr>
                      <w:sz w:val="20"/>
                    </w:rPr>
                    <w:t>Score</w:t>
                  </w:r>
                </w:p>
              </w:tc>
              <w:tc>
                <w:tcPr>
                  <w:tcW w:w="8496" w:type="dxa"/>
                </w:tcPr>
                <w:p w14:paraId="381BB0B2" w14:textId="77777777" w:rsidR="005E49D8" w:rsidRPr="00814E83" w:rsidRDefault="005E49D8" w:rsidP="003364FE">
                  <w:pPr>
                    <w:rPr>
                      <w:sz w:val="20"/>
                    </w:rPr>
                  </w:pPr>
                  <w:r w:rsidRPr="00814E83">
                    <w:rPr>
                      <w:sz w:val="20"/>
                    </w:rPr>
                    <w:t>Level</w:t>
                  </w:r>
                </w:p>
              </w:tc>
            </w:tr>
            <w:tr w:rsidR="005E49D8" w:rsidRPr="00814E83" w14:paraId="16A43C95"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22DC7DC1" w14:textId="77777777" w:rsidR="005E49D8" w:rsidRPr="00814E83" w:rsidRDefault="005E49D8" w:rsidP="003364FE">
                  <w:pPr>
                    <w:jc w:val="center"/>
                    <w:rPr>
                      <w:sz w:val="20"/>
                    </w:rPr>
                  </w:pPr>
                  <w:r>
                    <w:rPr>
                      <w:sz w:val="20"/>
                    </w:rPr>
                    <w:t>7-18</w:t>
                  </w:r>
                </w:p>
              </w:tc>
              <w:tc>
                <w:tcPr>
                  <w:tcW w:w="8496" w:type="dxa"/>
                </w:tcPr>
                <w:p w14:paraId="7FD12C7A" w14:textId="77777777" w:rsidR="005E49D8" w:rsidRPr="00814E83" w:rsidRDefault="005E49D8" w:rsidP="003364FE">
                  <w:pPr>
                    <w:rPr>
                      <w:sz w:val="20"/>
                    </w:rPr>
                  </w:pPr>
                  <w:r w:rsidRPr="00814E83">
                    <w:rPr>
                      <w:b/>
                      <w:sz w:val="20"/>
                    </w:rPr>
                    <w:t>Minimally-differentiated Research:</w:t>
                  </w:r>
                  <w:r w:rsidRPr="00814E83">
                    <w:rPr>
                      <w:sz w:val="20"/>
                    </w:rPr>
                    <w:t xml:space="preserve"> You are probably either new to your sector or have fallen into the all-too-often trap of relying on </w:t>
                  </w:r>
                  <w:r>
                    <w:rPr>
                      <w:sz w:val="20"/>
                    </w:rPr>
                    <w:t xml:space="preserve">company management for insights. </w:t>
                  </w:r>
                  <w:r w:rsidRPr="00814E83">
                    <w:rPr>
                      <w:sz w:val="20"/>
                    </w:rPr>
                    <w:t>Without unique insights you will struggle to have differentiated stock calls that generate alpha.</w:t>
                  </w:r>
                </w:p>
              </w:tc>
            </w:tr>
            <w:tr w:rsidR="005E49D8" w:rsidRPr="00814E83" w14:paraId="700A769D" w14:textId="77777777" w:rsidTr="003364FE">
              <w:tc>
                <w:tcPr>
                  <w:tcW w:w="1296" w:type="dxa"/>
                </w:tcPr>
                <w:p w14:paraId="35B4E823" w14:textId="77777777" w:rsidR="005E49D8" w:rsidRPr="00814E83" w:rsidRDefault="005E49D8" w:rsidP="003364FE">
                  <w:pPr>
                    <w:jc w:val="center"/>
                    <w:rPr>
                      <w:sz w:val="20"/>
                    </w:rPr>
                  </w:pPr>
                  <w:r>
                    <w:rPr>
                      <w:sz w:val="20"/>
                    </w:rPr>
                    <w:t>19-26</w:t>
                  </w:r>
                </w:p>
              </w:tc>
              <w:tc>
                <w:tcPr>
                  <w:tcW w:w="8496" w:type="dxa"/>
                </w:tcPr>
                <w:p w14:paraId="783A4F8B" w14:textId="77777777" w:rsidR="005E49D8" w:rsidRPr="00814E83" w:rsidRDefault="005E49D8" w:rsidP="003364FE">
                  <w:pPr>
                    <w:rPr>
                      <w:sz w:val="20"/>
                    </w:rPr>
                  </w:pPr>
                  <w:r w:rsidRPr="00814E83">
                    <w:rPr>
                      <w:b/>
                      <w:sz w:val="20"/>
                    </w:rPr>
                    <w:t>Pursuing Unique Insights:</w:t>
                  </w:r>
                  <w:r w:rsidRPr="00814E83">
                    <w:rPr>
                      <w:sz w:val="20"/>
                    </w:rPr>
                    <w:t xml:space="preserve"> You demonstrate some of the key skills required for great alpha-generating research.  By relying on a broader network of insightful information sources, you will increase the probability that your stock calls are more accurate than consensus.</w:t>
                  </w:r>
                </w:p>
              </w:tc>
            </w:tr>
            <w:tr w:rsidR="005E49D8" w:rsidRPr="00814E83" w14:paraId="7B4095A0"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5C754D42" w14:textId="77777777" w:rsidR="005E49D8" w:rsidRPr="00814E83" w:rsidRDefault="005E49D8" w:rsidP="003364FE">
                  <w:pPr>
                    <w:jc w:val="center"/>
                    <w:rPr>
                      <w:sz w:val="20"/>
                    </w:rPr>
                  </w:pPr>
                  <w:r>
                    <w:rPr>
                      <w:sz w:val="20"/>
                    </w:rPr>
                    <w:t>27-35</w:t>
                  </w:r>
                </w:p>
              </w:tc>
              <w:tc>
                <w:tcPr>
                  <w:tcW w:w="8496" w:type="dxa"/>
                </w:tcPr>
                <w:p w14:paraId="1B21D04B" w14:textId="77777777" w:rsidR="005E49D8" w:rsidRPr="00814E83" w:rsidRDefault="005E49D8" w:rsidP="003364FE">
                  <w:pPr>
                    <w:rPr>
                      <w:sz w:val="20"/>
                    </w:rPr>
                  </w:pPr>
                  <w:r w:rsidRPr="00814E83">
                    <w:rPr>
                      <w:b/>
                      <w:sz w:val="20"/>
                    </w:rPr>
                    <w:t>Discovering Alpha-Generating Insights:</w:t>
                  </w:r>
                  <w:r w:rsidRPr="00814E83">
                    <w:rPr>
                      <w:sz w:val="20"/>
                    </w:rPr>
                    <w:t xml:space="preserve"> You are showing the skills of a highly successful analyst who knows the only way to beat the competition with stock picking is to have unique</w:t>
                  </w:r>
                  <w:r>
                    <w:rPr>
                      <w:sz w:val="20"/>
                    </w:rPr>
                    <w:t>ly</w:t>
                  </w:r>
                  <w:r w:rsidRPr="00814E83">
                    <w:rPr>
                      <w:sz w:val="20"/>
                    </w:rPr>
                    <w:t xml:space="preserve"> differentiated insight</w:t>
                  </w:r>
                  <w:r>
                    <w:rPr>
                      <w:sz w:val="20"/>
                    </w:rPr>
                    <w:t>s</w:t>
                  </w:r>
                  <w:r w:rsidRPr="00814E83">
                    <w:rPr>
                      <w:sz w:val="20"/>
                    </w:rPr>
                    <w:t>, which is usually the result of a wide and deep network of information sources.</w:t>
                  </w:r>
                </w:p>
              </w:tc>
            </w:tr>
          </w:tbl>
          <w:p w14:paraId="77B906CB" w14:textId="77777777" w:rsidR="005E49D8" w:rsidRPr="002F6248" w:rsidRDefault="005E49D8" w:rsidP="005E49D8">
            <w:pPr>
              <w:pStyle w:val="PGPText"/>
              <w:rPr>
                <w:color w:val="FF0000"/>
                <w:sz w:val="20"/>
              </w:rPr>
            </w:pPr>
          </w:p>
        </w:tc>
      </w:tr>
    </w:tbl>
    <w:p w14:paraId="7FA98FBA" w14:textId="77777777" w:rsidR="005E49D8" w:rsidRDefault="005E49D8" w:rsidP="00E12E3C">
      <w:pPr>
        <w:pStyle w:val="PGPText"/>
      </w:pPr>
    </w:p>
    <w:p w14:paraId="26FBD672" w14:textId="77777777" w:rsidR="005E49D8" w:rsidRDefault="005E49D8">
      <w:pPr>
        <w:rPr>
          <w:rFonts w:eastAsia="Times New Roman" w:cs="Arial"/>
        </w:rPr>
      </w:pPr>
      <w:r>
        <w:br w:type="page"/>
      </w:r>
    </w:p>
    <w:p w14:paraId="265EA144" w14:textId="77777777" w:rsidR="005E49D8" w:rsidRDefault="005E49D8" w:rsidP="003364FE">
      <w:pPr>
        <w:pStyle w:val="PGPText"/>
      </w:pPr>
    </w:p>
    <w:p w14:paraId="175D7CFB" w14:textId="77777777" w:rsidR="005E49D8" w:rsidRDefault="005E49D8" w:rsidP="003364FE">
      <w:pPr>
        <w:pStyle w:val="PGPModuleName"/>
      </w:pPr>
      <w:bookmarkStart w:id="12" w:name="_Toc425164539"/>
      <w:r>
        <w:t>Appendix</w:t>
      </w:r>
      <w:bookmarkEnd w:id="12"/>
    </w:p>
    <w:tbl>
      <w:tblPr>
        <w:tblW w:w="10512" w:type="dxa"/>
        <w:tblLayout w:type="fixed"/>
        <w:tblLook w:val="01E0" w:firstRow="1" w:lastRow="1" w:firstColumn="1" w:lastColumn="1" w:noHBand="0" w:noVBand="0"/>
      </w:tblPr>
      <w:tblGrid>
        <w:gridCol w:w="14"/>
        <w:gridCol w:w="364"/>
        <w:gridCol w:w="58"/>
        <w:gridCol w:w="1288"/>
        <w:gridCol w:w="6"/>
        <w:gridCol w:w="10"/>
        <w:gridCol w:w="8744"/>
        <w:gridCol w:w="7"/>
        <w:gridCol w:w="7"/>
        <w:gridCol w:w="8"/>
        <w:gridCol w:w="6"/>
      </w:tblGrid>
      <w:tr w:rsidR="005E49D8" w:rsidRPr="00F009D2" w14:paraId="5642456D" w14:textId="77777777" w:rsidTr="002A5600">
        <w:trPr>
          <w:gridBefore w:val="1"/>
          <w:wBefore w:w="14" w:type="dxa"/>
          <w:cantSplit/>
          <w:tblHeader/>
        </w:trPr>
        <w:tc>
          <w:tcPr>
            <w:tcW w:w="10498" w:type="dxa"/>
            <w:gridSpan w:val="10"/>
          </w:tcPr>
          <w:p w14:paraId="78906366" w14:textId="77777777" w:rsidR="005E49D8" w:rsidRPr="00F009D2" w:rsidRDefault="005E49D8" w:rsidP="003364FE">
            <w:pPr>
              <w:pStyle w:val="PGPLessonName"/>
            </w:pPr>
            <w:r>
              <w:br w:type="page"/>
            </w:r>
            <w:bookmarkStart w:id="13" w:name="_Toc425164540"/>
            <w:r>
              <w:t>Transformation Action Plan (TAP)</w:t>
            </w:r>
            <w:bookmarkEnd w:id="13"/>
          </w:p>
        </w:tc>
      </w:tr>
      <w:tr w:rsidR="005E49D8" w:rsidRPr="00EA5933" w14:paraId="01A9233E" w14:textId="77777777" w:rsidTr="002A5600">
        <w:tblPrEx>
          <w:tblLook w:val="0000" w:firstRow="0" w:lastRow="0" w:firstColumn="0" w:lastColumn="0" w:noHBand="0" w:noVBand="0"/>
        </w:tblPrEx>
        <w:trPr>
          <w:gridAfter w:val="4"/>
          <w:wAfter w:w="28" w:type="dxa"/>
        </w:trPr>
        <w:tc>
          <w:tcPr>
            <w:tcW w:w="1724" w:type="dxa"/>
            <w:gridSpan w:val="4"/>
          </w:tcPr>
          <w:p w14:paraId="476E4CBA" w14:textId="77777777" w:rsidR="005E49D8" w:rsidRPr="007465E3" w:rsidRDefault="005E49D8" w:rsidP="003364FE">
            <w:pPr>
              <w:pStyle w:val="zLGPIconHandouts"/>
            </w:pPr>
            <w:r>
              <w:rPr>
                <w:noProof/>
              </w:rPr>
              <w:drawing>
                <wp:inline distT="0" distB="0" distL="0" distR="0" wp14:anchorId="6CB35963" wp14:editId="377913B7">
                  <wp:extent cx="658368" cy="658368"/>
                  <wp:effectExtent l="0" t="0" r="8890" b="8890"/>
                  <wp:docPr id="322" name="Picture 32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6D824526" w14:textId="77777777" w:rsidR="005E49D8" w:rsidRPr="00151DCA" w:rsidRDefault="005E49D8" w:rsidP="005E49D8">
            <w:pPr>
              <w:pStyle w:val="PGPTitle"/>
            </w:pPr>
            <w:r w:rsidRPr="00151DCA">
              <w:t xml:space="preserve">Instructions for the </w:t>
            </w:r>
            <w:r>
              <w:t>Transformation Action Plan (TAP)</w:t>
            </w:r>
            <w:r w:rsidRPr="00151DCA">
              <w:t>:</w:t>
            </w:r>
          </w:p>
          <w:p w14:paraId="39A3AAE1" w14:textId="77777777" w:rsidR="005E49D8" w:rsidRDefault="005E49D8" w:rsidP="005E49D8">
            <w:pPr>
              <w:pStyle w:val="PGPBullet1"/>
            </w:pPr>
            <w:r>
              <w:t>Throughout this workshop complete the TAP below</w:t>
            </w:r>
          </w:p>
          <w:p w14:paraId="56DF5F1D" w14:textId="77777777" w:rsidR="005E49D8" w:rsidRDefault="005E49D8" w:rsidP="005E49D8">
            <w:pPr>
              <w:pStyle w:val="PGPBullet1"/>
            </w:pPr>
            <w:r>
              <w:t>Apply the key points after the workshop to help you improve your performance</w:t>
            </w:r>
          </w:p>
          <w:p w14:paraId="5250D285" w14:textId="77777777" w:rsidR="005E49D8" w:rsidRPr="009667C5" w:rsidRDefault="005E49D8" w:rsidP="005E49D8">
            <w:pPr>
              <w:pStyle w:val="PGPBullet1"/>
            </w:pPr>
            <w:r>
              <w:t>This will not be collected and so write in a manner that will help you uti</w:t>
            </w:r>
            <w:r w:rsidR="008A698D">
              <w:t>lize the concepts being learned</w:t>
            </w:r>
          </w:p>
        </w:tc>
      </w:tr>
      <w:tr w:rsidR="005E49D8" w:rsidRPr="00EA5933" w14:paraId="1F7BFDF2" w14:textId="77777777" w:rsidTr="002A5600">
        <w:tblPrEx>
          <w:tblLook w:val="0000" w:firstRow="0" w:lastRow="0" w:firstColumn="0" w:lastColumn="0" w:noHBand="0" w:noVBand="0"/>
        </w:tblPrEx>
        <w:trPr>
          <w:gridAfter w:val="4"/>
          <w:wAfter w:w="28" w:type="dxa"/>
        </w:trPr>
        <w:tc>
          <w:tcPr>
            <w:tcW w:w="1724" w:type="dxa"/>
            <w:gridSpan w:val="4"/>
          </w:tcPr>
          <w:p w14:paraId="50B9BCB7" w14:textId="77777777" w:rsidR="005E49D8" w:rsidRDefault="005E49D8" w:rsidP="003364FE">
            <w:pPr>
              <w:pStyle w:val="zLGPIconHandouts"/>
              <w:rPr>
                <w:noProof/>
              </w:rPr>
            </w:pPr>
            <w:r>
              <w:rPr>
                <w:noProof/>
              </w:rPr>
              <w:drawing>
                <wp:inline distT="0" distB="0" distL="0" distR="0" wp14:anchorId="3AF62AEC" wp14:editId="10D9789A">
                  <wp:extent cx="658368" cy="658368"/>
                  <wp:effectExtent l="0" t="0" r="8890" b="8890"/>
                  <wp:docPr id="321" name="Picture 32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0089A55B" w14:textId="77777777" w:rsidR="005E49D8" w:rsidRPr="00A9402F" w:rsidRDefault="005E49D8" w:rsidP="00A9402F">
            <w:pPr>
              <w:pStyle w:val="Heading3"/>
            </w:pPr>
            <w:bookmarkStart w:id="14" w:name="_Toc425164541"/>
            <w:r w:rsidRPr="00A9402F">
              <w:t xml:space="preserve">Section </w:t>
            </w:r>
            <w:r w:rsidRPr="00A9402F">
              <w:fldChar w:fldCharType="begin"/>
            </w:r>
            <w:r w:rsidRPr="00A9402F">
              <w:instrText xml:space="preserve"> AUTONUM  \* Arabic \s : </w:instrText>
            </w:r>
            <w:r w:rsidRPr="00A9402F">
              <w:fldChar w:fldCharType="end"/>
            </w:r>
            <w:r w:rsidRPr="00A9402F">
              <w:t xml:space="preserve"> Identify Critical Factors and Key Assumptions</w:t>
            </w:r>
            <w:bookmarkEnd w:id="14"/>
          </w:p>
          <w:p w14:paraId="3B995014" w14:textId="77777777" w:rsidR="005E49D8" w:rsidRDefault="005E49D8" w:rsidP="005E49D8">
            <w:pPr>
              <w:pStyle w:val="PGPBullet1"/>
            </w:pPr>
            <w:r>
              <w:t>The purpose of this portion of the TAP is to identify the key assumptions surrounding the critical factors for at least one stock, which is the first step before reaching out to information sources</w:t>
            </w:r>
          </w:p>
          <w:p w14:paraId="03A1D5B4" w14:textId="07C9FEBA" w:rsidR="005E49D8" w:rsidRDefault="005E49D8" w:rsidP="005E49D8">
            <w:pPr>
              <w:pStyle w:val="PGPBullet1"/>
            </w:pPr>
            <w:r>
              <w:t xml:space="preserve">Properly identifying the 1-4 critical factors for a given stock requires detailed research (typically 3-10 hours of work), which is beyond the scope of this workshop and so it’s worth </w:t>
            </w:r>
            <w:r w:rsidR="00F86077">
              <w:t>noting</w:t>
            </w:r>
            <w:r>
              <w:t xml:space="preserve"> the steps below are an abbreviated (and inferior) method compared to the full method (discussed in our workshop </w:t>
            </w:r>
            <w:r w:rsidRPr="00F30E97">
              <w:rPr>
                <w:i/>
              </w:rPr>
              <w:t>Identify &amp; Monitor a Stock’s Critical Factors</w:t>
            </w:r>
            <w:r>
              <w:t>)</w:t>
            </w:r>
          </w:p>
          <w:p w14:paraId="72900F70" w14:textId="77777777" w:rsidR="005E49D8" w:rsidRDefault="005E49D8" w:rsidP="005E49D8">
            <w:pPr>
              <w:pStyle w:val="PGPBullet1"/>
            </w:pPr>
            <w:r>
              <w:t>Recall from the EPIC™ framework (in your slides) that an ideal critical factor will meet all of these criteria:</w:t>
            </w:r>
          </w:p>
          <w:p w14:paraId="1BAD2C9B" w14:textId="77777777" w:rsidR="005E49D8" w:rsidRDefault="005E49D8" w:rsidP="005E49D8">
            <w:pPr>
              <w:pStyle w:val="PGPBullet2"/>
            </w:pPr>
            <w:r w:rsidRPr="00EA442D">
              <w:rPr>
                <w:b/>
                <w:u w:val="single"/>
              </w:rPr>
              <w:t>E</w:t>
            </w:r>
            <w:r>
              <w:t>xceed my materiality threshold</w:t>
            </w:r>
          </w:p>
          <w:p w14:paraId="5D9505F5" w14:textId="77777777" w:rsidR="005E49D8" w:rsidRDefault="005E49D8" w:rsidP="005E49D8">
            <w:pPr>
              <w:pStyle w:val="PGPBullet2"/>
            </w:pPr>
            <w:r w:rsidRPr="00EA442D">
              <w:rPr>
                <w:b/>
                <w:u w:val="single"/>
              </w:rPr>
              <w:t>P</w:t>
            </w:r>
            <w:r>
              <w:t>robably going to occur during my time horizon</w:t>
            </w:r>
          </w:p>
          <w:p w14:paraId="39126511" w14:textId="77777777" w:rsidR="005E49D8" w:rsidRDefault="005E49D8" w:rsidP="005E49D8">
            <w:pPr>
              <w:pStyle w:val="PGPBullet2"/>
            </w:pPr>
            <w:r w:rsidRPr="00EA442D">
              <w:rPr>
                <w:b/>
                <w:u w:val="single"/>
              </w:rPr>
              <w:t>I</w:t>
            </w:r>
            <w:r>
              <w:t>’m good at forecasting factor and catalyst</w:t>
            </w:r>
          </w:p>
          <w:p w14:paraId="11BC0795" w14:textId="77777777" w:rsidR="005E49D8" w:rsidRDefault="005E49D8" w:rsidP="005E49D8">
            <w:pPr>
              <w:pStyle w:val="PGPBullet2"/>
            </w:pPr>
            <w:r w:rsidRPr="00EA442D">
              <w:rPr>
                <w:b/>
                <w:u w:val="single"/>
              </w:rPr>
              <w:t>C</w:t>
            </w:r>
            <w:r>
              <w:t>onsensus is poor at forecasting or spotting factor</w:t>
            </w:r>
          </w:p>
          <w:p w14:paraId="757BA0C3" w14:textId="77777777" w:rsidR="005E49D8" w:rsidRDefault="005E49D8" w:rsidP="005E49D8">
            <w:pPr>
              <w:pStyle w:val="PGPBullet1"/>
            </w:pPr>
            <w:r>
              <w:t xml:space="preserve">After reviewing the examples in the table below, list 1-3 critical factors for a stock of interest. If you cannot identify any </w:t>
            </w:r>
            <w:r w:rsidRPr="001062F4">
              <w:rPr>
                <w:i/>
              </w:rPr>
              <w:t>current</w:t>
            </w:r>
            <w:r>
              <w:t xml:space="preserve"> critical factors for that stock, feel free to use critical factors from the </w:t>
            </w:r>
            <w:r w:rsidRPr="001062F4">
              <w:rPr>
                <w:i/>
              </w:rPr>
              <w:t>past</w:t>
            </w:r>
            <w:r>
              <w:t>. It’s most important to list critical factors you understand well because you will be using them throughout the rest of the workshop</w:t>
            </w:r>
          </w:p>
          <w:p w14:paraId="22D35D8A" w14:textId="77777777" w:rsidR="005E49D8" w:rsidRDefault="005E49D8" w:rsidP="005E49D8">
            <w:pPr>
              <w:pStyle w:val="PGPBullet1"/>
            </w:pPr>
            <w:r>
              <w:t>In the two right-most columns below, provide assumptions that must be better understood to gain greater clarity around each of your critical factors</w:t>
            </w:r>
          </w:p>
          <w:p w14:paraId="21B844FC" w14:textId="77777777" w:rsidR="005E49D8" w:rsidRDefault="005E49D8" w:rsidP="005E49D8">
            <w:pPr>
              <w:pStyle w:val="PGPBullet1"/>
            </w:pPr>
            <w:r>
              <w:t>Avoid falling into the “confirmation bias” mind trap, by:</w:t>
            </w:r>
          </w:p>
          <w:p w14:paraId="353B46D2" w14:textId="77777777" w:rsidR="005E49D8" w:rsidRDefault="005E49D8" w:rsidP="005E49D8">
            <w:pPr>
              <w:pStyle w:val="PGPBullet2"/>
            </w:pPr>
            <w:r>
              <w:t>Not creating assumptions like this: “Worsening regulatory environment”</w:t>
            </w:r>
          </w:p>
          <w:p w14:paraId="3E18C6DF" w14:textId="77777777" w:rsidR="005E49D8" w:rsidRDefault="005E49D8" w:rsidP="005E49D8">
            <w:pPr>
              <w:pStyle w:val="PGPBullet2"/>
            </w:pPr>
            <w:r>
              <w:t>Instead phrase the assumption more neutrally, like this: “Changes in regulatory environment.” This keeps you open to the idea that your research may find the environment isn’t worsening but is actually improving</w:t>
            </w:r>
          </w:p>
          <w:p w14:paraId="57923805" w14:textId="77777777" w:rsidR="005E49D8" w:rsidRPr="00151DCA" w:rsidRDefault="005E49D8" w:rsidP="005E49D8">
            <w:pPr>
              <w:pStyle w:val="PGPBullet1"/>
            </w:pPr>
            <w:r>
              <w:t xml:space="preserve">Recall the goal is to identify the </w:t>
            </w:r>
            <w:r w:rsidRPr="00114757">
              <w:rPr>
                <w:i/>
              </w:rPr>
              <w:t>assumptions</w:t>
            </w:r>
            <w:r>
              <w:t xml:space="preserve"> for the critical factors, because we will use them in the nex</w:t>
            </w:r>
            <w:r w:rsidR="008A698D">
              <w:t>t step of the ASPIRE™ framework</w:t>
            </w:r>
          </w:p>
        </w:tc>
      </w:tr>
      <w:tr w:rsidR="005E49D8" w:rsidRPr="002F6248" w14:paraId="2461F79D"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72C9F67E"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490227D9" w14:textId="77777777" w:rsidR="005E49D8" w:rsidRDefault="005E49D8" w:rsidP="005E49D8">
            <w:pPr>
              <w:pStyle w:val="PGPTitle"/>
            </w:pPr>
            <w:r>
              <w:t>Identify Critical Factors and Key Assumptions Table</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5E49D8" w14:paraId="075976F3"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2BF9535" w14:textId="77777777" w:rsidR="005E49D8" w:rsidRDefault="005E49D8" w:rsidP="005E49D8">
                  <w:pPr>
                    <w:pStyle w:val="PGPText"/>
                  </w:pPr>
                  <w:r>
                    <w:t>Sector or Stock</w:t>
                  </w:r>
                </w:p>
              </w:tc>
              <w:tc>
                <w:tcPr>
                  <w:tcW w:w="2880" w:type="dxa"/>
                </w:tcPr>
                <w:p w14:paraId="3ACC093E"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w:t>
                  </w:r>
                </w:p>
              </w:tc>
              <w:tc>
                <w:tcPr>
                  <w:tcW w:w="2880" w:type="dxa"/>
                </w:tcPr>
                <w:p w14:paraId="408B5415"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Assumption #1</w:t>
                  </w:r>
                </w:p>
              </w:tc>
              <w:tc>
                <w:tcPr>
                  <w:tcW w:w="2736" w:type="dxa"/>
                </w:tcPr>
                <w:p w14:paraId="3C258B3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Assumption #2</w:t>
                  </w:r>
                </w:p>
              </w:tc>
            </w:tr>
            <w:tr w:rsidR="00693B9E" w14:paraId="78FFAED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E34F8D6" w14:textId="1E1459A2" w:rsidR="00693B9E" w:rsidRDefault="00693B9E" w:rsidP="003364FE">
                  <w:r w:rsidRPr="00210D53">
                    <w:rPr>
                      <w:color w:val="auto"/>
                      <w:szCs w:val="22"/>
                    </w:rPr>
                    <w:t>Airbnb (online travel agency)</w:t>
                  </w:r>
                </w:p>
              </w:tc>
              <w:tc>
                <w:tcPr>
                  <w:tcW w:w="2880" w:type="dxa"/>
                </w:tcPr>
                <w:p w14:paraId="213AD1D5" w14:textId="03D6A734"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online t</w:t>
                  </w:r>
                  <w:r>
                    <w:rPr>
                      <w:color w:val="auto"/>
                      <w:szCs w:val="22"/>
                    </w:rPr>
                    <w:t>ravel agencies</w:t>
                  </w:r>
                </w:p>
              </w:tc>
              <w:tc>
                <w:tcPr>
                  <w:tcW w:w="2880" w:type="dxa"/>
                </w:tcPr>
                <w:p w14:paraId="689092AC" w14:textId="10F559C2"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 xml:space="preserve">Rate </w:t>
                  </w:r>
                  <w:r>
                    <w:rPr>
                      <w:color w:val="auto"/>
                      <w:szCs w:val="22"/>
                    </w:rPr>
                    <w:t>of market share gains</w:t>
                  </w:r>
                  <w:r w:rsidRPr="00210D53">
                    <w:rPr>
                      <w:color w:val="auto"/>
                      <w:szCs w:val="22"/>
                    </w:rPr>
                    <w:t xml:space="preserve"> from traditional hotel channels</w:t>
                  </w:r>
                </w:p>
              </w:tc>
              <w:tc>
                <w:tcPr>
                  <w:tcW w:w="2736" w:type="dxa"/>
                </w:tcPr>
                <w:p w14:paraId="0D57B677" w14:textId="0567262A"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advantage of online travel agency vs. traditional channels</w:t>
                  </w:r>
                </w:p>
              </w:tc>
            </w:tr>
            <w:tr w:rsidR="00693B9E" w14:paraId="3B58C351"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03E49155" w14:textId="00BA2663" w:rsidR="00693B9E" w:rsidRPr="00D34AD1" w:rsidRDefault="00693B9E" w:rsidP="003364FE">
                  <w:r w:rsidRPr="00210D53">
                    <w:rPr>
                      <w:color w:val="auto"/>
                      <w:szCs w:val="22"/>
                    </w:rPr>
                    <w:t>Amazon.com</w:t>
                  </w:r>
                </w:p>
              </w:tc>
              <w:tc>
                <w:tcPr>
                  <w:tcW w:w="2880" w:type="dxa"/>
                </w:tcPr>
                <w:p w14:paraId="72A82824" w14:textId="666507CE"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Market share shift from traditional retailers</w:t>
                  </w:r>
                </w:p>
              </w:tc>
              <w:tc>
                <w:tcPr>
                  <w:tcW w:w="2880" w:type="dxa"/>
                </w:tcPr>
                <w:p w14:paraId="3818EB1C" w14:textId="301EA011"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e-commerce within emerging markets</w:t>
                  </w:r>
                </w:p>
              </w:tc>
              <w:tc>
                <w:tcPr>
                  <w:tcW w:w="2736" w:type="dxa"/>
                </w:tcPr>
                <w:p w14:paraId="2F0058BB" w14:textId="78912BB0"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mobile apps for retail purchases</w:t>
                  </w:r>
                </w:p>
              </w:tc>
            </w:tr>
            <w:tr w:rsidR="00693B9E" w14:paraId="4697C5D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749DBE8" w14:textId="3C4B7A66" w:rsidR="00693B9E" w:rsidRPr="00D34AD1" w:rsidRDefault="00693B9E" w:rsidP="003364FE">
                  <w:r w:rsidRPr="00210D53">
                    <w:rPr>
                      <w:color w:val="auto"/>
                      <w:szCs w:val="22"/>
                    </w:rPr>
                    <w:t>IBM</w:t>
                  </w:r>
                </w:p>
              </w:tc>
              <w:tc>
                <w:tcPr>
                  <w:tcW w:w="2880" w:type="dxa"/>
                </w:tcPr>
                <w:p w14:paraId="4786392F" w14:textId="3510A629"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Migration to cloud-based solutions</w:t>
                  </w:r>
                </w:p>
              </w:tc>
              <w:tc>
                <w:tcPr>
                  <w:tcW w:w="2880" w:type="dxa"/>
                </w:tcPr>
                <w:p w14:paraId="034C9B1E" w14:textId="114C9B02"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Rate of growth of cloud-based enterprise applications</w:t>
                  </w:r>
                </w:p>
              </w:tc>
              <w:tc>
                <w:tcPr>
                  <w:tcW w:w="2736" w:type="dxa"/>
                </w:tcPr>
                <w:p w14:paraId="2CE7759D" w14:textId="248219A7"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Level of security offered in the cloud vs. in-house options</w:t>
                  </w:r>
                </w:p>
              </w:tc>
            </w:tr>
            <w:tr w:rsidR="00693B9E" w14:paraId="559518A7"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478E276B" w14:textId="7119F7CC" w:rsidR="00693B9E" w:rsidRPr="00D34AD1" w:rsidRDefault="00693B9E" w:rsidP="003364FE">
                  <w:r w:rsidRPr="00210D53">
                    <w:rPr>
                      <w:color w:val="auto"/>
                      <w:szCs w:val="22"/>
                    </w:rPr>
                    <w:t>Nike</w:t>
                  </w:r>
                </w:p>
              </w:tc>
              <w:tc>
                <w:tcPr>
                  <w:tcW w:w="2880" w:type="dxa"/>
                </w:tcPr>
                <w:p w14:paraId="338B0AF0" w14:textId="32261585"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Top line growth rate keeping up with historical trends</w:t>
                  </w:r>
                </w:p>
              </w:tc>
              <w:tc>
                <w:tcPr>
                  <w:tcW w:w="2880" w:type="dxa"/>
                </w:tcPr>
                <w:p w14:paraId="782F7592" w14:textId="7986728F"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demand from international markets</w:t>
                  </w:r>
                </w:p>
              </w:tc>
              <w:tc>
                <w:tcPr>
                  <w:tcW w:w="2736" w:type="dxa"/>
                </w:tcPr>
                <w:p w14:paraId="4FBE60D1" w14:textId="4A0A4B4C"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broad athletic activities</w:t>
                  </w:r>
                </w:p>
              </w:tc>
            </w:tr>
            <w:tr w:rsidR="00693B9E" w14:paraId="74E8BD5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3DF99A1" w14:textId="4F38B319" w:rsidR="00693B9E" w:rsidRDefault="00693B9E" w:rsidP="003364FE">
                  <w:r w:rsidRPr="00210D53">
                    <w:rPr>
                      <w:color w:val="auto"/>
                      <w:szCs w:val="22"/>
                    </w:rPr>
                    <w:t>NVIDIA</w:t>
                  </w:r>
                  <w:r>
                    <w:rPr>
                      <w:color w:val="auto"/>
                      <w:szCs w:val="22"/>
                    </w:rPr>
                    <w:t xml:space="preserve"> (graphics tech)</w:t>
                  </w:r>
                </w:p>
              </w:tc>
              <w:tc>
                <w:tcPr>
                  <w:tcW w:w="2880" w:type="dxa"/>
                </w:tcPr>
                <w:p w14:paraId="4415A2F5" w14:textId="6630EA6B"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virtual reality as mainstream product</w:t>
                  </w:r>
                </w:p>
              </w:tc>
              <w:tc>
                <w:tcPr>
                  <w:tcW w:w="2880" w:type="dxa"/>
                </w:tcPr>
                <w:p w14:paraId="0D19794F" w14:textId="2D7B8A5E"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virtual reality by mass markets</w:t>
                  </w:r>
                </w:p>
              </w:tc>
              <w:tc>
                <w:tcPr>
                  <w:tcW w:w="2736" w:type="dxa"/>
                </w:tcPr>
                <w:p w14:paraId="254F792F" w14:textId="533D3541"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to produce high quality virtual reality devices that can be used in the home</w:t>
                  </w:r>
                </w:p>
              </w:tc>
            </w:tr>
            <w:tr w:rsidR="00693B9E" w14:paraId="631C477C"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1FB588F5" w14:textId="65E389AB" w:rsidR="00693B9E" w:rsidRDefault="00693B9E" w:rsidP="003364FE">
                  <w:r w:rsidRPr="00210D53">
                    <w:rPr>
                      <w:color w:val="auto"/>
                      <w:szCs w:val="22"/>
                    </w:rPr>
                    <w:t>SolarCity</w:t>
                  </w:r>
                </w:p>
              </w:tc>
              <w:tc>
                <w:tcPr>
                  <w:tcW w:w="2880" w:type="dxa"/>
                </w:tcPr>
                <w:p w14:paraId="1253CF56" w14:textId="648ACB65"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renewable energy revenue</w:t>
                  </w:r>
                </w:p>
              </w:tc>
              <w:tc>
                <w:tcPr>
                  <w:tcW w:w="2880" w:type="dxa"/>
                </w:tcPr>
                <w:p w14:paraId="3445CFCA" w14:textId="7BD687B1"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energy storage costs</w:t>
                  </w:r>
                </w:p>
              </w:tc>
              <w:tc>
                <w:tcPr>
                  <w:tcW w:w="2736" w:type="dxa"/>
                </w:tcPr>
                <w:p w14:paraId="75413F0A" w14:textId="2CE80EB2"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Impact from changes in oil and natural gas prices</w:t>
                  </w:r>
                </w:p>
              </w:tc>
            </w:tr>
            <w:tr w:rsidR="00693B9E" w14:paraId="4E20E70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EEF4CC4" w14:textId="5D6D0C96" w:rsidR="00693B9E" w:rsidRPr="00CE6F69" w:rsidRDefault="00693B9E" w:rsidP="003364FE">
                  <w:r w:rsidRPr="00210D53">
                    <w:rPr>
                      <w:color w:val="auto"/>
                      <w:szCs w:val="22"/>
                    </w:rPr>
                    <w:t>The Gap</w:t>
                  </w:r>
                </w:p>
              </w:tc>
              <w:tc>
                <w:tcPr>
                  <w:tcW w:w="2880" w:type="dxa"/>
                </w:tcPr>
                <w:p w14:paraId="4D60EA8C" w14:textId="06267B73"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Apparel pricing deflation</w:t>
                  </w:r>
                </w:p>
              </w:tc>
              <w:tc>
                <w:tcPr>
                  <w:tcW w:w="2880" w:type="dxa"/>
                </w:tcPr>
                <w:p w14:paraId="1A12D38E" w14:textId="6AD19A20"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off-price and low-price fashion</w:t>
                  </w:r>
                </w:p>
              </w:tc>
              <w:tc>
                <w:tcPr>
                  <w:tcW w:w="2736" w:type="dxa"/>
                </w:tcPr>
                <w:p w14:paraId="5F4AA821" w14:textId="14C1E587"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Use of mobile devices for price discovery</w:t>
                  </w:r>
                </w:p>
              </w:tc>
            </w:tr>
            <w:tr w:rsidR="00693B9E" w14:paraId="01AAA853"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5F4B1C94" w14:textId="29CF7F6D" w:rsidR="00693B9E" w:rsidRPr="00CE6F69" w:rsidRDefault="00693B9E" w:rsidP="003364FE">
                  <w:r w:rsidRPr="00210D53">
                    <w:rPr>
                      <w:color w:val="auto"/>
                      <w:szCs w:val="22"/>
                    </w:rPr>
                    <w:t>Time Warner Cable</w:t>
                  </w:r>
                </w:p>
              </w:tc>
              <w:tc>
                <w:tcPr>
                  <w:tcW w:w="2880" w:type="dxa"/>
                </w:tcPr>
                <w:p w14:paraId="5F944656" w14:textId="0C34C8D5"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competing content providers such as Netflix, Amazon and HBO</w:t>
                  </w:r>
                </w:p>
              </w:tc>
              <w:tc>
                <w:tcPr>
                  <w:tcW w:w="2880" w:type="dxa"/>
                </w:tcPr>
                <w:p w14:paraId="565B32A6" w14:textId="608DFE9B"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Customer loyalty for the cable bundle vs. new entrants</w:t>
                  </w:r>
                </w:p>
              </w:tc>
              <w:tc>
                <w:tcPr>
                  <w:tcW w:w="2736" w:type="dxa"/>
                </w:tcPr>
                <w:p w14:paraId="03B2E93E" w14:textId="7B24D313"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Potential growth of cable-provider broadband offering (which is required to access new entrants)</w:t>
                  </w:r>
                </w:p>
              </w:tc>
            </w:tr>
            <w:tr w:rsidR="00693B9E" w14:paraId="470C85A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B081F7E" w14:textId="135B045B" w:rsidR="00693B9E" w:rsidRPr="00CE6F69" w:rsidRDefault="00693B9E" w:rsidP="003364FE">
                  <w:r w:rsidRPr="00210D53">
                    <w:rPr>
                      <w:color w:val="auto"/>
                      <w:szCs w:val="22"/>
                    </w:rPr>
                    <w:t>T-Mobile</w:t>
                  </w:r>
                </w:p>
              </w:tc>
              <w:tc>
                <w:tcPr>
                  <w:tcW w:w="2880" w:type="dxa"/>
                </w:tcPr>
                <w:p w14:paraId="51ACE61D" w14:textId="3F284130"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Competitive pricing among the wireless carriers</w:t>
                  </w:r>
                </w:p>
              </w:tc>
              <w:tc>
                <w:tcPr>
                  <w:tcW w:w="2880" w:type="dxa"/>
                </w:tcPr>
                <w:p w14:paraId="7104BFFD" w14:textId="39A4D170"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Timing when domestic smartphone becomes saturated</w:t>
                  </w:r>
                </w:p>
              </w:tc>
              <w:tc>
                <w:tcPr>
                  <w:tcW w:w="2736" w:type="dxa"/>
                </w:tcPr>
                <w:p w14:paraId="5E46392E" w14:textId="3AA31FD8"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Changing regulations</w:t>
                  </w:r>
                </w:p>
              </w:tc>
            </w:tr>
            <w:tr w:rsidR="00693B9E" w14:paraId="103FB9FA" w14:textId="77777777" w:rsidTr="003364FE">
              <w:tc>
                <w:tcPr>
                  <w:cnfStyle w:val="001000000000" w:firstRow="0" w:lastRow="0" w:firstColumn="1" w:lastColumn="0" w:oddVBand="0" w:evenVBand="0" w:oddHBand="0" w:evenHBand="0" w:firstRowFirstColumn="0" w:firstRowLastColumn="0" w:lastRowFirstColumn="0" w:lastRowLastColumn="0"/>
                  <w:tcW w:w="1440" w:type="dxa"/>
                </w:tcPr>
                <w:p w14:paraId="46715A99" w14:textId="4A594809" w:rsidR="00693B9E" w:rsidRPr="00CE6F69" w:rsidRDefault="00693B9E" w:rsidP="003364FE">
                  <w:r w:rsidRPr="00210D53">
                    <w:rPr>
                      <w:color w:val="auto"/>
                      <w:szCs w:val="22"/>
                    </w:rPr>
                    <w:t>VMware (software)</w:t>
                  </w:r>
                </w:p>
              </w:tc>
              <w:tc>
                <w:tcPr>
                  <w:tcW w:w="2880" w:type="dxa"/>
                </w:tcPr>
                <w:p w14:paraId="05AD7920" w14:textId="0FDBB284"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Open Source software vs. traditional vendors</w:t>
                  </w:r>
                </w:p>
              </w:tc>
              <w:tc>
                <w:tcPr>
                  <w:tcW w:w="2880" w:type="dxa"/>
                </w:tcPr>
                <w:p w14:paraId="6B0C766C" w14:textId="3CD835D7"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Open Source providers going public</w:t>
                  </w:r>
                </w:p>
              </w:tc>
              <w:tc>
                <w:tcPr>
                  <w:tcW w:w="2736" w:type="dxa"/>
                </w:tcPr>
                <w:p w14:paraId="5827F71B" w14:textId="1927348A"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IT leaders selling services that rely on Open Source solutions</w:t>
                  </w:r>
                </w:p>
              </w:tc>
            </w:tr>
            <w:tr w:rsidR="00693B9E" w14:paraId="7E5C56F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77CE6643" w14:textId="6A15297A" w:rsidR="00693B9E" w:rsidRPr="00D34AD1" w:rsidRDefault="00693B9E" w:rsidP="003364FE">
                  <w:r w:rsidRPr="00210D53">
                    <w:rPr>
                      <w:color w:val="auto"/>
                      <w:szCs w:val="22"/>
                    </w:rPr>
                    <w:t>Walgreens (drug retailer)</w:t>
                  </w:r>
                </w:p>
              </w:tc>
              <w:tc>
                <w:tcPr>
                  <w:tcW w:w="2880" w:type="dxa"/>
                  <w:tcBorders>
                    <w:bottom w:val="single" w:sz="24" w:space="0" w:color="auto"/>
                  </w:tcBorders>
                </w:tcPr>
                <w:p w14:paraId="44360C41" w14:textId="18362034"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Generic drug price inflation</w:t>
                  </w:r>
                </w:p>
              </w:tc>
              <w:tc>
                <w:tcPr>
                  <w:tcW w:w="2880" w:type="dxa"/>
                  <w:tcBorders>
                    <w:bottom w:val="single" w:sz="24" w:space="0" w:color="auto"/>
                  </w:tcBorders>
                </w:tcPr>
                <w:p w14:paraId="6880F373" w14:textId="55F23BB7"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Changes in FDA regulation of non-generic drug manufacturers</w:t>
                  </w:r>
                </w:p>
              </w:tc>
              <w:tc>
                <w:tcPr>
                  <w:tcW w:w="2736" w:type="dxa"/>
                  <w:tcBorders>
                    <w:bottom w:val="single" w:sz="24" w:space="0" w:color="auto"/>
                  </w:tcBorders>
                </w:tcPr>
                <w:p w14:paraId="36087AD0" w14:textId="48931FD3" w:rsidR="00693B9E" w:rsidRDefault="00693B9E" w:rsidP="005E49D8">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Distribution channel consolidation</w:t>
                  </w:r>
                </w:p>
              </w:tc>
            </w:tr>
            <w:tr w:rsidR="00693B9E" w14:paraId="1B3DF63A" w14:textId="77777777" w:rsidTr="003364FE">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14751EF5" w14:textId="77777777" w:rsidR="00693B9E" w:rsidRDefault="00693B9E" w:rsidP="003364FE"/>
              </w:tc>
              <w:tc>
                <w:tcPr>
                  <w:tcW w:w="2880" w:type="dxa"/>
                  <w:tcBorders>
                    <w:bottom w:val="single" w:sz="24" w:space="0" w:color="auto"/>
                  </w:tcBorders>
                </w:tcPr>
                <w:p w14:paraId="6C315679" w14:textId="77777777"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p>
              </w:tc>
              <w:tc>
                <w:tcPr>
                  <w:tcW w:w="2880" w:type="dxa"/>
                  <w:tcBorders>
                    <w:bottom w:val="single" w:sz="24" w:space="0" w:color="auto"/>
                  </w:tcBorders>
                </w:tcPr>
                <w:p w14:paraId="3BCF4603" w14:textId="77777777"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p>
              </w:tc>
              <w:tc>
                <w:tcPr>
                  <w:tcW w:w="2736" w:type="dxa"/>
                  <w:tcBorders>
                    <w:bottom w:val="single" w:sz="24" w:space="0" w:color="auto"/>
                  </w:tcBorders>
                </w:tcPr>
                <w:p w14:paraId="19BDA3B4" w14:textId="77777777" w:rsidR="00693B9E" w:rsidRDefault="00693B9E"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269E1451" w14:textId="77777777" w:rsidTr="003364FE">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24" w:space="0" w:color="auto"/>
                    <w:left w:val="single" w:sz="24" w:space="0" w:color="auto"/>
                    <w:bottom w:val="single" w:sz="6" w:space="0" w:color="auto"/>
                    <w:right w:val="single" w:sz="6" w:space="0" w:color="auto"/>
                  </w:tcBorders>
                  <w:vAlign w:val="top"/>
                </w:tcPr>
                <w:p w14:paraId="37809CDE" w14:textId="77777777" w:rsidR="005E49D8" w:rsidRDefault="005E49D8" w:rsidP="005E49D8">
                  <w:pPr>
                    <w:pStyle w:val="PGPText"/>
                  </w:pPr>
                  <w:r>
                    <w:t>Your Stock:</w:t>
                  </w:r>
                </w:p>
                <w:p w14:paraId="5C0EBC66" w14:textId="77777777" w:rsidR="005E49D8" w:rsidRDefault="005E49D8" w:rsidP="00F5138B">
                  <w:pPr>
                    <w:pStyle w:val="PGPText"/>
                  </w:pPr>
                </w:p>
              </w:tc>
              <w:tc>
                <w:tcPr>
                  <w:tcW w:w="2880" w:type="dxa"/>
                  <w:tcBorders>
                    <w:top w:val="single" w:sz="24" w:space="0" w:color="auto"/>
                    <w:left w:val="single" w:sz="6" w:space="0" w:color="auto"/>
                    <w:bottom w:val="single" w:sz="6" w:space="0" w:color="auto"/>
                    <w:right w:val="single" w:sz="6" w:space="0" w:color="auto"/>
                  </w:tcBorders>
                  <w:vAlign w:val="top"/>
                </w:tcPr>
                <w:p w14:paraId="3C5E876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Critical Factor #1:</w:t>
                  </w:r>
                </w:p>
                <w:p w14:paraId="117D0E94"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2880" w:type="dxa"/>
                  <w:tcBorders>
                    <w:top w:val="single" w:sz="24" w:space="0" w:color="auto"/>
                    <w:left w:val="single" w:sz="6" w:space="0" w:color="auto"/>
                    <w:bottom w:val="single" w:sz="6" w:space="0" w:color="auto"/>
                    <w:right w:val="single" w:sz="6" w:space="0" w:color="auto"/>
                  </w:tcBorders>
                  <w:vAlign w:val="top"/>
                </w:tcPr>
                <w:p w14:paraId="05A4F1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24" w:space="0" w:color="auto"/>
                    <w:left w:val="single" w:sz="6" w:space="0" w:color="auto"/>
                    <w:bottom w:val="single" w:sz="6" w:space="0" w:color="auto"/>
                    <w:right w:val="single" w:sz="24" w:space="0" w:color="auto"/>
                  </w:tcBorders>
                  <w:vAlign w:val="top"/>
                </w:tcPr>
                <w:p w14:paraId="23E1C06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#2:</w:t>
                  </w:r>
                </w:p>
              </w:tc>
            </w:tr>
            <w:tr w:rsidR="005E49D8" w14:paraId="746BA219"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6" w:space="0" w:color="auto"/>
                    <w:right w:val="single" w:sz="6" w:space="0" w:color="auto"/>
                  </w:tcBorders>
                  <w:vAlign w:val="top"/>
                </w:tcPr>
                <w:p w14:paraId="197E416B" w14:textId="77777777" w:rsidR="005E49D8" w:rsidRDefault="005E49D8" w:rsidP="003364FE">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6" w:space="0" w:color="auto"/>
                    <w:right w:val="single" w:sz="6" w:space="0" w:color="auto"/>
                  </w:tcBorders>
                  <w:vAlign w:val="top"/>
                </w:tcPr>
                <w:p w14:paraId="1BA05F1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 xml:space="preserve">Your Critical Factor #2: </w:t>
                  </w:r>
                </w:p>
              </w:tc>
              <w:tc>
                <w:tcPr>
                  <w:tcW w:w="2880" w:type="dxa"/>
                  <w:tcBorders>
                    <w:top w:val="single" w:sz="6" w:space="0" w:color="auto"/>
                    <w:left w:val="single" w:sz="6" w:space="0" w:color="auto"/>
                    <w:bottom w:val="single" w:sz="6" w:space="0" w:color="auto"/>
                    <w:right w:val="single" w:sz="6" w:space="0" w:color="auto"/>
                  </w:tcBorders>
                  <w:vAlign w:val="top"/>
                </w:tcPr>
                <w:p w14:paraId="726DD30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6" w:space="0" w:color="auto"/>
                    <w:right w:val="single" w:sz="24" w:space="0" w:color="auto"/>
                  </w:tcBorders>
                  <w:vAlign w:val="top"/>
                </w:tcPr>
                <w:p w14:paraId="7A46425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Your Assumption #2:</w:t>
                  </w:r>
                </w:p>
              </w:tc>
            </w:tr>
            <w:tr w:rsidR="005E49D8" w14:paraId="5EE1D94A" w14:textId="77777777" w:rsidTr="003364FE">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24" w:space="0" w:color="auto"/>
                    <w:right w:val="single" w:sz="6" w:space="0" w:color="auto"/>
                  </w:tcBorders>
                  <w:vAlign w:val="top"/>
                </w:tcPr>
                <w:p w14:paraId="60369696" w14:textId="77777777" w:rsidR="005E49D8" w:rsidRDefault="005E49D8" w:rsidP="003364FE">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24" w:space="0" w:color="auto"/>
                    <w:right w:val="single" w:sz="6" w:space="0" w:color="auto"/>
                  </w:tcBorders>
                  <w:vAlign w:val="top"/>
                </w:tcPr>
                <w:p w14:paraId="293BDBE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Your Critical Factor #3: </w:t>
                  </w:r>
                </w:p>
              </w:tc>
              <w:tc>
                <w:tcPr>
                  <w:tcW w:w="2880" w:type="dxa"/>
                  <w:tcBorders>
                    <w:top w:val="single" w:sz="6" w:space="0" w:color="auto"/>
                    <w:left w:val="single" w:sz="6" w:space="0" w:color="auto"/>
                    <w:bottom w:val="single" w:sz="24" w:space="0" w:color="auto"/>
                    <w:right w:val="single" w:sz="6" w:space="0" w:color="auto"/>
                  </w:tcBorders>
                  <w:vAlign w:val="top"/>
                </w:tcPr>
                <w:p w14:paraId="7870C7F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24" w:space="0" w:color="auto"/>
                    <w:right w:val="single" w:sz="24" w:space="0" w:color="auto"/>
                  </w:tcBorders>
                  <w:vAlign w:val="top"/>
                </w:tcPr>
                <w:p w14:paraId="19B5649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Your Assumption #2:</w:t>
                  </w:r>
                </w:p>
              </w:tc>
            </w:tr>
          </w:tbl>
          <w:p w14:paraId="1959C832" w14:textId="77777777" w:rsidR="005E49D8" w:rsidRPr="002F6248" w:rsidRDefault="005E49D8" w:rsidP="005E49D8">
            <w:pPr>
              <w:pStyle w:val="PGPText"/>
              <w:rPr>
                <w:color w:val="FF0000"/>
                <w:sz w:val="20"/>
              </w:rPr>
            </w:pPr>
          </w:p>
        </w:tc>
      </w:tr>
      <w:tr w:rsidR="002A5600" w:rsidRPr="00EA5933" w14:paraId="3E33C8C6" w14:textId="77777777" w:rsidTr="002A5600">
        <w:tblPrEx>
          <w:tblLook w:val="0000" w:firstRow="0" w:lastRow="0" w:firstColumn="0" w:lastColumn="0" w:noHBand="0" w:noVBand="0"/>
        </w:tblPrEx>
        <w:trPr>
          <w:gridAfter w:val="3"/>
          <w:wAfter w:w="21" w:type="dxa"/>
          <w:cantSplit/>
        </w:trPr>
        <w:tc>
          <w:tcPr>
            <w:tcW w:w="1730" w:type="dxa"/>
            <w:gridSpan w:val="5"/>
          </w:tcPr>
          <w:p w14:paraId="5D650685" w14:textId="77777777" w:rsidR="002A5600" w:rsidRPr="007465E3" w:rsidRDefault="002A5600" w:rsidP="00566501">
            <w:pPr>
              <w:pStyle w:val="zLGPIconHandouts"/>
            </w:pPr>
            <w:r>
              <w:rPr>
                <w:noProof/>
              </w:rPr>
              <w:lastRenderedPageBreak/>
              <w:drawing>
                <wp:inline distT="0" distB="0" distL="0" distR="0" wp14:anchorId="01F46FC2" wp14:editId="197027B7">
                  <wp:extent cx="658368" cy="658368"/>
                  <wp:effectExtent l="0" t="0" r="8890" b="8890"/>
                  <wp:docPr id="344" name="Picture 34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1" w:type="dxa"/>
            <w:gridSpan w:val="3"/>
            <w:tcBorders>
              <w:top w:val="single" w:sz="6" w:space="0" w:color="808080"/>
              <w:bottom w:val="single" w:sz="6" w:space="0" w:color="808080"/>
            </w:tcBorders>
          </w:tcPr>
          <w:p w14:paraId="07B7F6E9" w14:textId="77777777" w:rsidR="002A5600" w:rsidRPr="002F6248" w:rsidRDefault="002A5600" w:rsidP="00A9402F">
            <w:pPr>
              <w:pStyle w:val="Heading3"/>
            </w:pPr>
            <w:bookmarkStart w:id="15" w:name="_Toc425164542"/>
            <w:r>
              <w:t xml:space="preserve">Section </w:t>
            </w:r>
            <w:r>
              <w:fldChar w:fldCharType="begin"/>
            </w:r>
            <w:r>
              <w:instrText xml:space="preserve"> AUTONUM  \* Arabic \s : </w:instrText>
            </w:r>
            <w:r>
              <w:fldChar w:fldCharType="end"/>
            </w:r>
            <w:r>
              <w:t xml:space="preserve"> </w:t>
            </w:r>
            <w:r w:rsidR="003A016D">
              <w:t>Research Methods’</w:t>
            </w:r>
            <w:r>
              <w:t xml:space="preserve"> Ability to Provide Unique Insights</w:t>
            </w:r>
            <w:bookmarkEnd w:id="15"/>
          </w:p>
          <w:p w14:paraId="3787ECE9" w14:textId="77777777" w:rsidR="002A5600" w:rsidRDefault="002A5600" w:rsidP="00566501">
            <w:pPr>
              <w:pStyle w:val="PGPBullet1"/>
            </w:pPr>
            <w:r>
              <w:t xml:space="preserve">The purpose of this portion of the TAP is to evaluate the most traditional </w:t>
            </w:r>
            <w:r w:rsidR="003A016D">
              <w:t>research methods</w:t>
            </w:r>
            <w:r>
              <w:t xml:space="preserve"> </w:t>
            </w:r>
            <w:r w:rsidR="003A016D">
              <w:t>based on</w:t>
            </w:r>
            <w:r>
              <w:t xml:space="preserve"> their ability to provide the unique insights required for great stock calls</w:t>
            </w:r>
          </w:p>
          <w:p w14:paraId="74987D2F" w14:textId="77777777" w:rsidR="002A5600" w:rsidRPr="00767181" w:rsidRDefault="002A5600" w:rsidP="00566501">
            <w:pPr>
              <w:pStyle w:val="PGPTitle"/>
            </w:pPr>
            <w:r>
              <w:t>STEP 1 of 3</w:t>
            </w:r>
            <w:r w:rsidRPr="00767181">
              <w:t>:</w:t>
            </w:r>
          </w:p>
          <w:p w14:paraId="19076C69" w14:textId="77777777" w:rsidR="002A5600" w:rsidRDefault="002A5600" w:rsidP="00566501">
            <w:pPr>
              <w:pStyle w:val="PGPBullet1"/>
            </w:pPr>
            <w:r>
              <w:t>In the table that follows, the first column consists of typical methods equity research analysts use to collect and analyze information</w:t>
            </w:r>
          </w:p>
          <w:p w14:paraId="4CD6C732" w14:textId="77777777" w:rsidR="002A5600" w:rsidRDefault="002A5600" w:rsidP="00566501">
            <w:pPr>
              <w:pStyle w:val="PGPBullet1"/>
            </w:pPr>
            <w:r>
              <w:t>Using the scale below, rank each method under the first empty column heading “</w:t>
            </w:r>
            <w:r w:rsidRPr="00651021">
              <w:rPr>
                <w:i/>
              </w:rPr>
              <w:t>Method tends to lead to information that is</w:t>
            </w:r>
            <w:r>
              <w:t>”:</w:t>
            </w:r>
          </w:p>
          <w:p w14:paraId="66A494D7" w14:textId="77777777" w:rsidR="002A5600" w:rsidRDefault="002A5600" w:rsidP="00566501">
            <w:pPr>
              <w:pStyle w:val="PGPBullet2"/>
            </w:pPr>
            <w:r>
              <w:t xml:space="preserve">1 = Not differentiated because it’s </w:t>
            </w:r>
            <w:r w:rsidRPr="001030BE">
              <w:rPr>
                <w:i/>
              </w:rPr>
              <w:t>widely accessed</w:t>
            </w:r>
            <w:r>
              <w:t xml:space="preserve"> by other analysts</w:t>
            </w:r>
          </w:p>
          <w:p w14:paraId="52EEE77A" w14:textId="77777777" w:rsidR="002A5600" w:rsidRDefault="002A5600" w:rsidP="00566501">
            <w:pPr>
              <w:pStyle w:val="PGPBullet2"/>
            </w:pPr>
            <w:r>
              <w:t xml:space="preserve">2 = Possibly differentiated because it’s </w:t>
            </w:r>
            <w:r w:rsidRPr="001030BE">
              <w:rPr>
                <w:i/>
              </w:rPr>
              <w:t>not widely accessed</w:t>
            </w:r>
            <w:r>
              <w:t xml:space="preserve"> by other analysts</w:t>
            </w:r>
          </w:p>
          <w:p w14:paraId="32331853" w14:textId="77777777" w:rsidR="002A5600" w:rsidRPr="00767181" w:rsidRDefault="002A5600" w:rsidP="00566501">
            <w:pPr>
              <w:pStyle w:val="PGPBullet2"/>
            </w:pPr>
            <w:r>
              <w:t xml:space="preserve">3 = Highly differentiated because it’s </w:t>
            </w:r>
            <w:r w:rsidRPr="001030BE">
              <w:rPr>
                <w:i/>
              </w:rPr>
              <w:t>not typically accessed</w:t>
            </w:r>
            <w:r>
              <w:t xml:space="preserve"> by other analysts</w:t>
            </w:r>
          </w:p>
          <w:p w14:paraId="6D38FC4B" w14:textId="0652B370" w:rsidR="002A5600" w:rsidRPr="009667C5" w:rsidRDefault="002A5600" w:rsidP="00A23336">
            <w:pPr>
              <w:pStyle w:val="PGPBullet1"/>
            </w:pPr>
            <w:r>
              <w:t xml:space="preserve">After completing this step, continue with the instructions that follow the table to complete STEP 2 </w:t>
            </w:r>
            <w:r w:rsidR="00A23336">
              <w:t>and</w:t>
            </w:r>
            <w:r>
              <w:t xml:space="preserve"> 3</w:t>
            </w:r>
          </w:p>
        </w:tc>
      </w:tr>
      <w:tr w:rsidR="002A5600" w:rsidRPr="002F6248" w14:paraId="10A85CD2" w14:textId="77777777" w:rsidTr="002A5600">
        <w:tblPrEx>
          <w:tblLook w:val="0000" w:firstRow="0" w:lastRow="0" w:firstColumn="0" w:lastColumn="0" w:noHBand="0" w:noVBand="0"/>
        </w:tblPrEx>
        <w:trPr>
          <w:gridAfter w:val="1"/>
          <w:wAfter w:w="6" w:type="dxa"/>
          <w:cantSplit/>
          <w:trHeight w:val="300"/>
          <w:hidden/>
        </w:trPr>
        <w:tc>
          <w:tcPr>
            <w:tcW w:w="436" w:type="dxa"/>
            <w:gridSpan w:val="3"/>
            <w:shd w:val="clear" w:color="auto" w:fill="auto"/>
          </w:tcPr>
          <w:p w14:paraId="63AA33C3" w14:textId="77777777" w:rsidR="002A5600" w:rsidRPr="002F6248" w:rsidRDefault="002A5600" w:rsidP="00566501">
            <w:pPr>
              <w:pStyle w:val="zLGPIconExtractHandout"/>
              <w:rPr>
                <w:color w:val="FF0000"/>
              </w:rPr>
            </w:pPr>
            <w:r w:rsidRPr="002F6248">
              <w:rPr>
                <w:color w:val="FF0000"/>
              </w:rPr>
              <w:lastRenderedPageBreak/>
              <w:t>z</w:t>
            </w:r>
          </w:p>
        </w:tc>
        <w:tc>
          <w:tcPr>
            <w:tcW w:w="10070" w:type="dxa"/>
            <w:gridSpan w:val="7"/>
          </w:tcPr>
          <w:p w14:paraId="1390A5E5" w14:textId="77777777" w:rsidR="002A5600" w:rsidRDefault="002A5600" w:rsidP="00566501">
            <w:pPr>
              <w:pStyle w:val="PGPTitle"/>
            </w:pPr>
            <w:r>
              <w:t>“How Unique Are Your Information Sources?” Table</w:t>
            </w:r>
          </w:p>
          <w:p w14:paraId="2F3904CE" w14:textId="77777777" w:rsidR="002A5600" w:rsidRDefault="002A5600" w:rsidP="00566501">
            <w:pPr>
              <w:pStyle w:val="PGPBullet1"/>
            </w:pPr>
            <w:r>
              <w:t>Note, for STEP 1, ignore the 3 right-most columns with headings “</w:t>
            </w:r>
            <w:r w:rsidRPr="001030BE">
              <w:t>Frequency</w:t>
            </w:r>
            <w:r>
              <w:t>”, “S</w:t>
            </w:r>
            <w:r w:rsidRPr="001030BE">
              <w:t>core</w:t>
            </w:r>
            <w:r>
              <w:t>” and “</w:t>
            </w:r>
            <w:r w:rsidRPr="001030BE">
              <w:t>Goal to Change</w:t>
            </w:r>
            <w:r>
              <w:t>”</w:t>
            </w:r>
          </w:p>
          <w:tbl>
            <w:tblPr>
              <w:tblStyle w:val="AnalystSolutions"/>
              <w:tblW w:w="9792" w:type="dxa"/>
              <w:tblLayout w:type="fixed"/>
              <w:tblLook w:val="0420" w:firstRow="1" w:lastRow="0" w:firstColumn="0" w:lastColumn="0" w:noHBand="0" w:noVBand="1"/>
            </w:tblPr>
            <w:tblGrid>
              <w:gridCol w:w="4896"/>
              <w:gridCol w:w="1440"/>
              <w:gridCol w:w="1440"/>
              <w:gridCol w:w="1008"/>
              <w:gridCol w:w="1008"/>
            </w:tblGrid>
            <w:tr w:rsidR="002A5600" w:rsidRPr="00E704C1" w14:paraId="5889EA6A" w14:textId="77777777" w:rsidTr="00566501">
              <w:trPr>
                <w:cnfStyle w:val="100000000000" w:firstRow="1" w:lastRow="0" w:firstColumn="0" w:lastColumn="0" w:oddVBand="0" w:evenVBand="0" w:oddHBand="0" w:evenHBand="0" w:firstRowFirstColumn="0" w:firstRowLastColumn="0" w:lastRowFirstColumn="0" w:lastRowLastColumn="0"/>
                <w:trHeight w:val="285"/>
              </w:trPr>
              <w:tc>
                <w:tcPr>
                  <w:tcW w:w="4896" w:type="dxa"/>
                  <w:noWrap/>
                </w:tcPr>
                <w:p w14:paraId="397A18AB" w14:textId="77777777" w:rsidR="002A5600" w:rsidRPr="00E704C1" w:rsidRDefault="003A016D" w:rsidP="00566501">
                  <w:pPr>
                    <w:jc w:val="left"/>
                  </w:pPr>
                  <w:r>
                    <w:t xml:space="preserve">Research </w:t>
                  </w:r>
                  <w:r w:rsidR="002A5600">
                    <w:t>Method for Collecting Information</w:t>
                  </w:r>
                </w:p>
              </w:tc>
              <w:tc>
                <w:tcPr>
                  <w:tcW w:w="1440" w:type="dxa"/>
                </w:tcPr>
                <w:p w14:paraId="1C113D0D" w14:textId="77777777" w:rsidR="002A5600" w:rsidRDefault="002A5600" w:rsidP="00566501">
                  <w:r>
                    <w:t>STEP 1: Method tends to lead to information that is…*</w:t>
                  </w:r>
                </w:p>
                <w:p w14:paraId="5C5FE8E6" w14:textId="77777777" w:rsidR="002A5600" w:rsidRDefault="002A5600" w:rsidP="00566501">
                  <w:r>
                    <w:t>1=Not diff.</w:t>
                  </w:r>
                </w:p>
                <w:p w14:paraId="66769CD7" w14:textId="77777777" w:rsidR="002A5600" w:rsidRPr="00E704C1" w:rsidRDefault="002A5600" w:rsidP="00566501">
                  <w:r>
                    <w:t>3=Highly diff.</w:t>
                  </w:r>
                </w:p>
              </w:tc>
              <w:tc>
                <w:tcPr>
                  <w:tcW w:w="1440" w:type="dxa"/>
                </w:tcPr>
                <w:p w14:paraId="6F6BC369" w14:textId="77777777" w:rsidR="002A5600" w:rsidRDefault="002A5600" w:rsidP="00566501">
                  <w:r>
                    <w:t>STEP 2: Frequency</w:t>
                  </w:r>
                </w:p>
                <w:p w14:paraId="14349526" w14:textId="77777777" w:rsidR="002A5600" w:rsidRDefault="002A5600" w:rsidP="00566501">
                  <w:r>
                    <w:t>0=Never</w:t>
                  </w:r>
                </w:p>
                <w:p w14:paraId="404A8BFA" w14:textId="77777777" w:rsidR="002A5600" w:rsidRPr="00E704C1" w:rsidRDefault="002A5600" w:rsidP="00566501">
                  <w:r>
                    <w:t>3=Very frequent</w:t>
                  </w:r>
                </w:p>
              </w:tc>
              <w:tc>
                <w:tcPr>
                  <w:tcW w:w="1008" w:type="dxa"/>
                </w:tcPr>
                <w:p w14:paraId="06E8C001" w14:textId="77777777" w:rsidR="002A5600" w:rsidRPr="00E704C1" w:rsidRDefault="002A5600" w:rsidP="00566501">
                  <w:r>
                    <w:t>STEP 3: Score</w:t>
                  </w:r>
                </w:p>
              </w:tc>
              <w:tc>
                <w:tcPr>
                  <w:tcW w:w="1008" w:type="dxa"/>
                </w:tcPr>
                <w:p w14:paraId="2A1A9319" w14:textId="77777777" w:rsidR="002A5600" w:rsidRPr="00E704C1" w:rsidRDefault="002A5600" w:rsidP="00566501">
                  <w:r>
                    <w:t>STEP 3: Goal to Change</w:t>
                  </w:r>
                </w:p>
              </w:tc>
            </w:tr>
            <w:tr w:rsidR="002A5600" w:rsidRPr="00E704C1" w14:paraId="7A9559F6"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DF2D786" w14:textId="77777777" w:rsidR="002A5600" w:rsidRPr="00E704C1" w:rsidRDefault="002A5600" w:rsidP="00566501">
                  <w:pPr>
                    <w:numPr>
                      <w:ilvl w:val="0"/>
                      <w:numId w:val="16"/>
                    </w:numPr>
                    <w:ind w:left="270" w:hanging="270"/>
                    <w:rPr>
                      <w:bCs/>
                    </w:rPr>
                  </w:pPr>
                  <w:r w:rsidRPr="00E704C1">
                    <w:rPr>
                      <w:bCs/>
                    </w:rPr>
                    <w:t xml:space="preserve">Review company documents, website, </w:t>
                  </w:r>
                  <w:r>
                    <w:rPr>
                      <w:bCs/>
                    </w:rPr>
                    <w:t xml:space="preserve">and </w:t>
                  </w:r>
                  <w:r w:rsidRPr="00E704C1">
                    <w:rPr>
                      <w:bCs/>
                    </w:rPr>
                    <w:t>conference call</w:t>
                  </w:r>
                </w:p>
              </w:tc>
              <w:tc>
                <w:tcPr>
                  <w:tcW w:w="1440" w:type="dxa"/>
                </w:tcPr>
                <w:p w14:paraId="2843028D" w14:textId="77777777" w:rsidR="002A5600" w:rsidRPr="00E704C1" w:rsidRDefault="002A5600" w:rsidP="00566501">
                  <w:pPr>
                    <w:jc w:val="center"/>
                    <w:rPr>
                      <w:bCs/>
                    </w:rPr>
                  </w:pPr>
                </w:p>
              </w:tc>
              <w:tc>
                <w:tcPr>
                  <w:tcW w:w="1440" w:type="dxa"/>
                </w:tcPr>
                <w:p w14:paraId="2DC5B104" w14:textId="77777777" w:rsidR="002A5600" w:rsidRPr="00E704C1" w:rsidRDefault="002A5600" w:rsidP="00566501">
                  <w:pPr>
                    <w:jc w:val="center"/>
                    <w:rPr>
                      <w:bCs/>
                    </w:rPr>
                  </w:pPr>
                </w:p>
              </w:tc>
              <w:tc>
                <w:tcPr>
                  <w:tcW w:w="1008" w:type="dxa"/>
                </w:tcPr>
                <w:p w14:paraId="1424BF79" w14:textId="77777777" w:rsidR="002A5600" w:rsidRPr="00E704C1" w:rsidRDefault="002A5600" w:rsidP="00566501">
                  <w:pPr>
                    <w:jc w:val="center"/>
                    <w:rPr>
                      <w:bCs/>
                    </w:rPr>
                  </w:pPr>
                </w:p>
              </w:tc>
              <w:tc>
                <w:tcPr>
                  <w:tcW w:w="1008" w:type="dxa"/>
                </w:tcPr>
                <w:p w14:paraId="60D23057" w14:textId="77777777" w:rsidR="002A5600" w:rsidRPr="00E704C1" w:rsidRDefault="002A5600" w:rsidP="00566501">
                  <w:pPr>
                    <w:jc w:val="center"/>
                    <w:rPr>
                      <w:bCs/>
                    </w:rPr>
                  </w:pPr>
                </w:p>
              </w:tc>
            </w:tr>
            <w:tr w:rsidR="002A5600" w:rsidRPr="00E704C1" w14:paraId="051CF330" w14:textId="77777777" w:rsidTr="00566501">
              <w:trPr>
                <w:trHeight w:val="285"/>
              </w:trPr>
              <w:tc>
                <w:tcPr>
                  <w:tcW w:w="4896" w:type="dxa"/>
                  <w:noWrap/>
                  <w:hideMark/>
                </w:tcPr>
                <w:p w14:paraId="4EA922D6" w14:textId="77777777" w:rsidR="002A5600" w:rsidRPr="00E704C1" w:rsidRDefault="002A5600" w:rsidP="00566501">
                  <w:pPr>
                    <w:numPr>
                      <w:ilvl w:val="0"/>
                      <w:numId w:val="16"/>
                    </w:numPr>
                    <w:ind w:left="270" w:hanging="270"/>
                    <w:rPr>
                      <w:bCs/>
                    </w:rPr>
                  </w:pPr>
                  <w:r>
                    <w:rPr>
                      <w:bCs/>
                    </w:rPr>
                    <w:t>Monitor</w:t>
                  </w:r>
                  <w:r w:rsidRPr="00E704C1">
                    <w:rPr>
                      <w:bCs/>
                    </w:rPr>
                    <w:t xml:space="preserve"> financial press</w:t>
                  </w:r>
                </w:p>
              </w:tc>
              <w:tc>
                <w:tcPr>
                  <w:tcW w:w="1440" w:type="dxa"/>
                </w:tcPr>
                <w:p w14:paraId="49AA37F2" w14:textId="77777777" w:rsidR="002A5600" w:rsidRPr="00E704C1" w:rsidRDefault="002A5600" w:rsidP="00566501">
                  <w:pPr>
                    <w:jc w:val="center"/>
                    <w:rPr>
                      <w:bCs/>
                    </w:rPr>
                  </w:pPr>
                </w:p>
              </w:tc>
              <w:tc>
                <w:tcPr>
                  <w:tcW w:w="1440" w:type="dxa"/>
                </w:tcPr>
                <w:p w14:paraId="22310E57" w14:textId="77777777" w:rsidR="002A5600" w:rsidRPr="00E704C1" w:rsidRDefault="002A5600" w:rsidP="00566501">
                  <w:pPr>
                    <w:jc w:val="center"/>
                    <w:rPr>
                      <w:bCs/>
                    </w:rPr>
                  </w:pPr>
                </w:p>
              </w:tc>
              <w:tc>
                <w:tcPr>
                  <w:tcW w:w="1008" w:type="dxa"/>
                </w:tcPr>
                <w:p w14:paraId="4EFFE7C3" w14:textId="77777777" w:rsidR="002A5600" w:rsidRPr="00E704C1" w:rsidRDefault="002A5600" w:rsidP="00566501">
                  <w:pPr>
                    <w:jc w:val="center"/>
                    <w:rPr>
                      <w:bCs/>
                    </w:rPr>
                  </w:pPr>
                </w:p>
              </w:tc>
              <w:tc>
                <w:tcPr>
                  <w:tcW w:w="1008" w:type="dxa"/>
                </w:tcPr>
                <w:p w14:paraId="4A6AFA9B" w14:textId="77777777" w:rsidR="002A5600" w:rsidRPr="00E704C1" w:rsidRDefault="002A5600" w:rsidP="00566501">
                  <w:pPr>
                    <w:jc w:val="center"/>
                    <w:rPr>
                      <w:bCs/>
                    </w:rPr>
                  </w:pPr>
                </w:p>
              </w:tc>
            </w:tr>
            <w:tr w:rsidR="002A5600" w:rsidRPr="00E704C1" w14:paraId="287CFCD5"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42AA3AF9" w14:textId="77777777" w:rsidR="002A5600" w:rsidRPr="00E704C1" w:rsidRDefault="002A5600" w:rsidP="00566501">
                  <w:pPr>
                    <w:numPr>
                      <w:ilvl w:val="0"/>
                      <w:numId w:val="16"/>
                    </w:numPr>
                    <w:ind w:left="270" w:hanging="270"/>
                    <w:rPr>
                      <w:bCs/>
                    </w:rPr>
                  </w:pPr>
                  <w:r>
                    <w:rPr>
                      <w:bCs/>
                    </w:rPr>
                    <w:t>For buy-side only: r</w:t>
                  </w:r>
                  <w:r w:rsidRPr="00E704C1">
                    <w:rPr>
                      <w:bCs/>
                    </w:rPr>
                    <w:t>ead sell-side report</w:t>
                  </w:r>
                  <w:r>
                    <w:rPr>
                      <w:bCs/>
                    </w:rPr>
                    <w:t>s</w:t>
                  </w:r>
                </w:p>
              </w:tc>
              <w:tc>
                <w:tcPr>
                  <w:tcW w:w="1440" w:type="dxa"/>
                </w:tcPr>
                <w:p w14:paraId="17A547B0" w14:textId="77777777" w:rsidR="002A5600" w:rsidRPr="00E704C1" w:rsidRDefault="002A5600" w:rsidP="00566501">
                  <w:pPr>
                    <w:jc w:val="center"/>
                    <w:rPr>
                      <w:bCs/>
                    </w:rPr>
                  </w:pPr>
                </w:p>
              </w:tc>
              <w:tc>
                <w:tcPr>
                  <w:tcW w:w="1440" w:type="dxa"/>
                </w:tcPr>
                <w:p w14:paraId="3ABBEDA0" w14:textId="77777777" w:rsidR="002A5600" w:rsidRPr="00E704C1" w:rsidRDefault="002A5600" w:rsidP="00566501">
                  <w:pPr>
                    <w:jc w:val="center"/>
                    <w:rPr>
                      <w:bCs/>
                    </w:rPr>
                  </w:pPr>
                </w:p>
              </w:tc>
              <w:tc>
                <w:tcPr>
                  <w:tcW w:w="1008" w:type="dxa"/>
                </w:tcPr>
                <w:p w14:paraId="5697DFED" w14:textId="77777777" w:rsidR="002A5600" w:rsidRPr="00E704C1" w:rsidRDefault="002A5600" w:rsidP="00566501">
                  <w:pPr>
                    <w:jc w:val="center"/>
                    <w:rPr>
                      <w:bCs/>
                    </w:rPr>
                  </w:pPr>
                </w:p>
              </w:tc>
              <w:tc>
                <w:tcPr>
                  <w:tcW w:w="1008" w:type="dxa"/>
                </w:tcPr>
                <w:p w14:paraId="1B7667E8" w14:textId="77777777" w:rsidR="002A5600" w:rsidRPr="00E704C1" w:rsidRDefault="002A5600" w:rsidP="00566501">
                  <w:pPr>
                    <w:jc w:val="center"/>
                    <w:rPr>
                      <w:bCs/>
                    </w:rPr>
                  </w:pPr>
                </w:p>
              </w:tc>
            </w:tr>
            <w:tr w:rsidR="002A5600" w:rsidRPr="00E704C1" w14:paraId="4F4202F1" w14:textId="77777777" w:rsidTr="00566501">
              <w:trPr>
                <w:trHeight w:val="285"/>
              </w:trPr>
              <w:tc>
                <w:tcPr>
                  <w:tcW w:w="4896" w:type="dxa"/>
                  <w:noWrap/>
                  <w:hideMark/>
                </w:tcPr>
                <w:p w14:paraId="5DFC5124" w14:textId="77777777" w:rsidR="002A5600" w:rsidRPr="00E704C1" w:rsidRDefault="002A5600" w:rsidP="00566501">
                  <w:pPr>
                    <w:numPr>
                      <w:ilvl w:val="0"/>
                      <w:numId w:val="16"/>
                    </w:numPr>
                    <w:ind w:left="270" w:hanging="270"/>
                    <w:rPr>
                      <w:bCs/>
                    </w:rPr>
                  </w:pPr>
                  <w:r w:rsidRPr="00E704C1">
                    <w:rPr>
                      <w:bCs/>
                    </w:rPr>
                    <w:t>Speak with company investor relations contact</w:t>
                  </w:r>
                </w:p>
              </w:tc>
              <w:tc>
                <w:tcPr>
                  <w:tcW w:w="1440" w:type="dxa"/>
                </w:tcPr>
                <w:p w14:paraId="33C1C325" w14:textId="77777777" w:rsidR="002A5600" w:rsidRPr="00E704C1" w:rsidRDefault="002A5600" w:rsidP="00566501">
                  <w:pPr>
                    <w:jc w:val="center"/>
                    <w:rPr>
                      <w:bCs/>
                    </w:rPr>
                  </w:pPr>
                </w:p>
              </w:tc>
              <w:tc>
                <w:tcPr>
                  <w:tcW w:w="1440" w:type="dxa"/>
                </w:tcPr>
                <w:p w14:paraId="2B683FF4" w14:textId="77777777" w:rsidR="002A5600" w:rsidRPr="00E704C1" w:rsidRDefault="002A5600" w:rsidP="00566501">
                  <w:pPr>
                    <w:jc w:val="center"/>
                    <w:rPr>
                      <w:bCs/>
                    </w:rPr>
                  </w:pPr>
                </w:p>
              </w:tc>
              <w:tc>
                <w:tcPr>
                  <w:tcW w:w="1008" w:type="dxa"/>
                </w:tcPr>
                <w:p w14:paraId="596A417D" w14:textId="77777777" w:rsidR="002A5600" w:rsidRPr="00E704C1" w:rsidRDefault="002A5600" w:rsidP="00566501">
                  <w:pPr>
                    <w:jc w:val="center"/>
                    <w:rPr>
                      <w:bCs/>
                    </w:rPr>
                  </w:pPr>
                </w:p>
              </w:tc>
              <w:tc>
                <w:tcPr>
                  <w:tcW w:w="1008" w:type="dxa"/>
                </w:tcPr>
                <w:p w14:paraId="5C5F4E0C" w14:textId="77777777" w:rsidR="002A5600" w:rsidRPr="00E704C1" w:rsidRDefault="002A5600" w:rsidP="00566501">
                  <w:pPr>
                    <w:jc w:val="center"/>
                    <w:rPr>
                      <w:bCs/>
                    </w:rPr>
                  </w:pPr>
                </w:p>
              </w:tc>
            </w:tr>
            <w:tr w:rsidR="002A5600" w:rsidRPr="00E704C1" w14:paraId="75F8A720"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277B690" w14:textId="77777777" w:rsidR="002A5600" w:rsidRPr="00E704C1" w:rsidRDefault="002A5600" w:rsidP="00566501">
                  <w:pPr>
                    <w:numPr>
                      <w:ilvl w:val="0"/>
                      <w:numId w:val="16"/>
                    </w:numPr>
                    <w:ind w:left="270" w:hanging="270"/>
                    <w:rPr>
                      <w:bCs/>
                    </w:rPr>
                  </w:pPr>
                  <w:r>
                    <w:rPr>
                      <w:bCs/>
                    </w:rPr>
                    <w:t>For buy-side only: p</w:t>
                  </w:r>
                  <w:r w:rsidRPr="00E704C1">
                    <w:rPr>
                      <w:bCs/>
                    </w:rPr>
                    <w:t>roactively interview sell-side analyst, beyond listening to their pitch</w:t>
                  </w:r>
                </w:p>
              </w:tc>
              <w:tc>
                <w:tcPr>
                  <w:tcW w:w="1440" w:type="dxa"/>
                </w:tcPr>
                <w:p w14:paraId="35A37214" w14:textId="77777777" w:rsidR="002A5600" w:rsidRPr="00E704C1" w:rsidRDefault="002A5600" w:rsidP="00566501">
                  <w:pPr>
                    <w:jc w:val="center"/>
                    <w:rPr>
                      <w:bCs/>
                    </w:rPr>
                  </w:pPr>
                </w:p>
              </w:tc>
              <w:tc>
                <w:tcPr>
                  <w:tcW w:w="1440" w:type="dxa"/>
                </w:tcPr>
                <w:p w14:paraId="5A5C32D8" w14:textId="77777777" w:rsidR="002A5600" w:rsidRPr="00E704C1" w:rsidRDefault="002A5600" w:rsidP="00566501">
                  <w:pPr>
                    <w:jc w:val="center"/>
                    <w:rPr>
                      <w:bCs/>
                    </w:rPr>
                  </w:pPr>
                </w:p>
              </w:tc>
              <w:tc>
                <w:tcPr>
                  <w:tcW w:w="1008" w:type="dxa"/>
                </w:tcPr>
                <w:p w14:paraId="1E17708C" w14:textId="77777777" w:rsidR="002A5600" w:rsidRPr="00E704C1" w:rsidRDefault="002A5600" w:rsidP="00566501">
                  <w:pPr>
                    <w:jc w:val="center"/>
                    <w:rPr>
                      <w:bCs/>
                    </w:rPr>
                  </w:pPr>
                </w:p>
              </w:tc>
              <w:tc>
                <w:tcPr>
                  <w:tcW w:w="1008" w:type="dxa"/>
                </w:tcPr>
                <w:p w14:paraId="044569CE" w14:textId="77777777" w:rsidR="002A5600" w:rsidRPr="00E704C1" w:rsidRDefault="002A5600" w:rsidP="00566501">
                  <w:pPr>
                    <w:jc w:val="center"/>
                    <w:rPr>
                      <w:bCs/>
                    </w:rPr>
                  </w:pPr>
                </w:p>
              </w:tc>
            </w:tr>
            <w:tr w:rsidR="002A5600" w:rsidRPr="00E704C1" w14:paraId="765D936F" w14:textId="77777777" w:rsidTr="00566501">
              <w:trPr>
                <w:trHeight w:val="285"/>
              </w:trPr>
              <w:tc>
                <w:tcPr>
                  <w:tcW w:w="4896" w:type="dxa"/>
                  <w:noWrap/>
                  <w:hideMark/>
                </w:tcPr>
                <w:p w14:paraId="5F3065AB" w14:textId="77777777" w:rsidR="002A5600" w:rsidRPr="00E704C1" w:rsidRDefault="002A5600" w:rsidP="00566501">
                  <w:pPr>
                    <w:numPr>
                      <w:ilvl w:val="0"/>
                      <w:numId w:val="16"/>
                    </w:numPr>
                    <w:ind w:left="270" w:hanging="270"/>
                    <w:rPr>
                      <w:bCs/>
                    </w:rPr>
                  </w:pPr>
                  <w:r w:rsidRPr="00E704C1">
                    <w:rPr>
                      <w:bCs/>
                    </w:rPr>
                    <w:t>Review industry trade journal, website, or blog</w:t>
                  </w:r>
                </w:p>
              </w:tc>
              <w:tc>
                <w:tcPr>
                  <w:tcW w:w="1440" w:type="dxa"/>
                </w:tcPr>
                <w:p w14:paraId="5EB93274" w14:textId="77777777" w:rsidR="002A5600" w:rsidRPr="00E704C1" w:rsidRDefault="002A5600" w:rsidP="00566501">
                  <w:pPr>
                    <w:jc w:val="center"/>
                    <w:rPr>
                      <w:bCs/>
                    </w:rPr>
                  </w:pPr>
                </w:p>
              </w:tc>
              <w:tc>
                <w:tcPr>
                  <w:tcW w:w="1440" w:type="dxa"/>
                </w:tcPr>
                <w:p w14:paraId="01D1641C" w14:textId="77777777" w:rsidR="002A5600" w:rsidRPr="00E704C1" w:rsidRDefault="002A5600" w:rsidP="00566501">
                  <w:pPr>
                    <w:jc w:val="center"/>
                    <w:rPr>
                      <w:bCs/>
                    </w:rPr>
                  </w:pPr>
                </w:p>
              </w:tc>
              <w:tc>
                <w:tcPr>
                  <w:tcW w:w="1008" w:type="dxa"/>
                </w:tcPr>
                <w:p w14:paraId="58FA4316" w14:textId="77777777" w:rsidR="002A5600" w:rsidRPr="00E704C1" w:rsidRDefault="002A5600" w:rsidP="00566501">
                  <w:pPr>
                    <w:jc w:val="center"/>
                    <w:rPr>
                      <w:bCs/>
                    </w:rPr>
                  </w:pPr>
                </w:p>
              </w:tc>
              <w:tc>
                <w:tcPr>
                  <w:tcW w:w="1008" w:type="dxa"/>
                </w:tcPr>
                <w:p w14:paraId="13EC96B0" w14:textId="77777777" w:rsidR="002A5600" w:rsidRPr="00E704C1" w:rsidRDefault="002A5600" w:rsidP="00566501">
                  <w:pPr>
                    <w:jc w:val="center"/>
                    <w:rPr>
                      <w:bCs/>
                    </w:rPr>
                  </w:pPr>
                </w:p>
              </w:tc>
            </w:tr>
            <w:tr w:rsidR="002A5600" w:rsidRPr="00E704C1" w14:paraId="4A4BC757"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EEDFDAF" w14:textId="77777777" w:rsidR="002A5600" w:rsidRPr="00E704C1" w:rsidRDefault="002A5600" w:rsidP="00566501">
                  <w:pPr>
                    <w:numPr>
                      <w:ilvl w:val="0"/>
                      <w:numId w:val="16"/>
                    </w:numPr>
                    <w:ind w:left="270" w:hanging="270"/>
                    <w:rPr>
                      <w:bCs/>
                    </w:rPr>
                  </w:pPr>
                  <w:r w:rsidRPr="00E704C1">
                    <w:rPr>
                      <w:bCs/>
                    </w:rPr>
                    <w:t>Interview company management (other than investor relations)</w:t>
                  </w:r>
                </w:p>
              </w:tc>
              <w:tc>
                <w:tcPr>
                  <w:tcW w:w="1440" w:type="dxa"/>
                </w:tcPr>
                <w:p w14:paraId="0B2A263A" w14:textId="77777777" w:rsidR="002A5600" w:rsidRPr="00E704C1" w:rsidRDefault="002A5600" w:rsidP="00566501">
                  <w:pPr>
                    <w:jc w:val="center"/>
                    <w:rPr>
                      <w:bCs/>
                    </w:rPr>
                  </w:pPr>
                </w:p>
              </w:tc>
              <w:tc>
                <w:tcPr>
                  <w:tcW w:w="1440" w:type="dxa"/>
                </w:tcPr>
                <w:p w14:paraId="6B093817" w14:textId="77777777" w:rsidR="002A5600" w:rsidRPr="00E704C1" w:rsidRDefault="002A5600" w:rsidP="00566501">
                  <w:pPr>
                    <w:jc w:val="center"/>
                    <w:rPr>
                      <w:bCs/>
                    </w:rPr>
                  </w:pPr>
                </w:p>
              </w:tc>
              <w:tc>
                <w:tcPr>
                  <w:tcW w:w="1008" w:type="dxa"/>
                </w:tcPr>
                <w:p w14:paraId="5BB9ACF6" w14:textId="77777777" w:rsidR="002A5600" w:rsidRPr="00E704C1" w:rsidRDefault="002A5600" w:rsidP="00566501">
                  <w:pPr>
                    <w:jc w:val="center"/>
                    <w:rPr>
                      <w:bCs/>
                    </w:rPr>
                  </w:pPr>
                </w:p>
              </w:tc>
              <w:tc>
                <w:tcPr>
                  <w:tcW w:w="1008" w:type="dxa"/>
                </w:tcPr>
                <w:p w14:paraId="7D2D34B4" w14:textId="77777777" w:rsidR="002A5600" w:rsidRPr="00E704C1" w:rsidRDefault="002A5600" w:rsidP="00566501">
                  <w:pPr>
                    <w:jc w:val="center"/>
                    <w:rPr>
                      <w:bCs/>
                    </w:rPr>
                  </w:pPr>
                </w:p>
              </w:tc>
            </w:tr>
            <w:tr w:rsidR="002A5600" w:rsidRPr="00E704C1" w14:paraId="16F8C408" w14:textId="77777777" w:rsidTr="00566501">
              <w:trPr>
                <w:trHeight w:val="285"/>
              </w:trPr>
              <w:tc>
                <w:tcPr>
                  <w:tcW w:w="4896" w:type="dxa"/>
                  <w:noWrap/>
                  <w:hideMark/>
                </w:tcPr>
                <w:p w14:paraId="582B2873" w14:textId="78EE35FF" w:rsidR="002A5600" w:rsidRPr="00E704C1" w:rsidRDefault="002A5600" w:rsidP="00566501">
                  <w:pPr>
                    <w:numPr>
                      <w:ilvl w:val="0"/>
                      <w:numId w:val="16"/>
                    </w:numPr>
                    <w:ind w:left="270" w:hanging="270"/>
                    <w:rPr>
                      <w:bCs/>
                    </w:rPr>
                  </w:pPr>
                  <w:r>
                    <w:rPr>
                      <w:bCs/>
                    </w:rPr>
                    <w:t xml:space="preserve">Analyze </w:t>
                  </w:r>
                  <w:r w:rsidR="00193B2B">
                    <w:rPr>
                      <w:bCs/>
                    </w:rPr>
                    <w:t>publicly</w:t>
                  </w:r>
                  <w:r>
                    <w:rPr>
                      <w:bCs/>
                    </w:rPr>
                    <w:t xml:space="preserve">-available </w:t>
                  </w:r>
                  <w:r w:rsidRPr="00E704C1">
                    <w:rPr>
                      <w:bCs/>
                    </w:rPr>
                    <w:t xml:space="preserve">economic data </w:t>
                  </w:r>
                  <w:r>
                    <w:rPr>
                      <w:bCs/>
                    </w:rPr>
                    <w:t>in a manner that differs from how it is delivered to the market</w:t>
                  </w:r>
                </w:p>
              </w:tc>
              <w:tc>
                <w:tcPr>
                  <w:tcW w:w="1440" w:type="dxa"/>
                </w:tcPr>
                <w:p w14:paraId="0ABBA770" w14:textId="77777777" w:rsidR="002A5600" w:rsidRPr="00E704C1" w:rsidRDefault="002A5600" w:rsidP="00566501">
                  <w:pPr>
                    <w:jc w:val="center"/>
                    <w:rPr>
                      <w:bCs/>
                    </w:rPr>
                  </w:pPr>
                </w:p>
              </w:tc>
              <w:tc>
                <w:tcPr>
                  <w:tcW w:w="1440" w:type="dxa"/>
                </w:tcPr>
                <w:p w14:paraId="5C131721" w14:textId="77777777" w:rsidR="002A5600" w:rsidRPr="00E704C1" w:rsidRDefault="002A5600" w:rsidP="00566501">
                  <w:pPr>
                    <w:jc w:val="center"/>
                    <w:rPr>
                      <w:bCs/>
                    </w:rPr>
                  </w:pPr>
                </w:p>
              </w:tc>
              <w:tc>
                <w:tcPr>
                  <w:tcW w:w="1008" w:type="dxa"/>
                </w:tcPr>
                <w:p w14:paraId="636B239B" w14:textId="77777777" w:rsidR="002A5600" w:rsidRPr="00E704C1" w:rsidRDefault="002A5600" w:rsidP="00566501">
                  <w:pPr>
                    <w:jc w:val="center"/>
                    <w:rPr>
                      <w:bCs/>
                    </w:rPr>
                  </w:pPr>
                </w:p>
              </w:tc>
              <w:tc>
                <w:tcPr>
                  <w:tcW w:w="1008" w:type="dxa"/>
                </w:tcPr>
                <w:p w14:paraId="2041CA40" w14:textId="77777777" w:rsidR="002A5600" w:rsidRPr="00E704C1" w:rsidRDefault="002A5600" w:rsidP="00566501">
                  <w:pPr>
                    <w:jc w:val="center"/>
                    <w:rPr>
                      <w:bCs/>
                    </w:rPr>
                  </w:pPr>
                </w:p>
              </w:tc>
            </w:tr>
            <w:tr w:rsidR="002A5600" w:rsidRPr="00E704C1" w14:paraId="5F90E056"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0852505" w14:textId="77777777" w:rsidR="002A5600" w:rsidRPr="00E704C1" w:rsidRDefault="002A5600" w:rsidP="00566501">
                  <w:pPr>
                    <w:numPr>
                      <w:ilvl w:val="0"/>
                      <w:numId w:val="16"/>
                    </w:numPr>
                    <w:ind w:left="270" w:hanging="270"/>
                    <w:rPr>
                      <w:bCs/>
                    </w:rPr>
                  </w:pPr>
                  <w:r w:rsidRPr="00E704C1">
                    <w:rPr>
                      <w:bCs/>
                    </w:rPr>
                    <w:t xml:space="preserve">Proactively interview </w:t>
                  </w:r>
                  <w:r>
                    <w:rPr>
                      <w:bCs/>
                    </w:rPr>
                    <w:t xml:space="preserve">buy-side analyst, portfolio manager, </w:t>
                  </w:r>
                  <w:r w:rsidRPr="00E704C1">
                    <w:rPr>
                      <w:bCs/>
                    </w:rPr>
                    <w:t xml:space="preserve">sell-side salesperson </w:t>
                  </w:r>
                  <w:r>
                    <w:rPr>
                      <w:bCs/>
                    </w:rPr>
                    <w:t>or trader to understand</w:t>
                  </w:r>
                  <w:r w:rsidRPr="00E704C1">
                    <w:rPr>
                      <w:bCs/>
                    </w:rPr>
                    <w:t xml:space="preserve"> investor psychology of a stock</w:t>
                  </w:r>
                </w:p>
              </w:tc>
              <w:tc>
                <w:tcPr>
                  <w:tcW w:w="1440" w:type="dxa"/>
                </w:tcPr>
                <w:p w14:paraId="6EEA20E8" w14:textId="77777777" w:rsidR="002A5600" w:rsidRPr="00E704C1" w:rsidRDefault="002A5600" w:rsidP="00566501">
                  <w:pPr>
                    <w:jc w:val="center"/>
                    <w:rPr>
                      <w:bCs/>
                    </w:rPr>
                  </w:pPr>
                </w:p>
              </w:tc>
              <w:tc>
                <w:tcPr>
                  <w:tcW w:w="1440" w:type="dxa"/>
                </w:tcPr>
                <w:p w14:paraId="26FD5A4C" w14:textId="77777777" w:rsidR="002A5600" w:rsidRPr="00E704C1" w:rsidRDefault="002A5600" w:rsidP="00566501">
                  <w:pPr>
                    <w:jc w:val="center"/>
                    <w:rPr>
                      <w:bCs/>
                    </w:rPr>
                  </w:pPr>
                </w:p>
              </w:tc>
              <w:tc>
                <w:tcPr>
                  <w:tcW w:w="1008" w:type="dxa"/>
                </w:tcPr>
                <w:p w14:paraId="607DCC61" w14:textId="77777777" w:rsidR="002A5600" w:rsidRPr="00E704C1" w:rsidRDefault="002A5600" w:rsidP="00566501">
                  <w:pPr>
                    <w:jc w:val="center"/>
                    <w:rPr>
                      <w:bCs/>
                    </w:rPr>
                  </w:pPr>
                </w:p>
              </w:tc>
              <w:tc>
                <w:tcPr>
                  <w:tcW w:w="1008" w:type="dxa"/>
                </w:tcPr>
                <w:p w14:paraId="55169CF9" w14:textId="77777777" w:rsidR="002A5600" w:rsidRPr="00E704C1" w:rsidRDefault="002A5600" w:rsidP="00566501">
                  <w:pPr>
                    <w:jc w:val="center"/>
                    <w:rPr>
                      <w:bCs/>
                    </w:rPr>
                  </w:pPr>
                </w:p>
              </w:tc>
            </w:tr>
            <w:tr w:rsidR="002A5600" w:rsidRPr="00E704C1" w14:paraId="016E4A5E" w14:textId="77777777" w:rsidTr="00566501">
              <w:trPr>
                <w:trHeight w:val="285"/>
              </w:trPr>
              <w:tc>
                <w:tcPr>
                  <w:tcW w:w="4896" w:type="dxa"/>
                  <w:noWrap/>
                  <w:hideMark/>
                </w:tcPr>
                <w:p w14:paraId="53FB21F3"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w:t>
                  </w:r>
                  <w:r>
                    <w:rPr>
                      <w:bCs/>
                    </w:rPr>
                    <w:t xml:space="preserve">competitor of </w:t>
                  </w:r>
                  <w:r w:rsidRPr="00E704C1">
                    <w:rPr>
                      <w:bCs/>
                    </w:rPr>
                    <w:t>the stock being researched</w:t>
                  </w:r>
                </w:p>
              </w:tc>
              <w:tc>
                <w:tcPr>
                  <w:tcW w:w="1440" w:type="dxa"/>
                </w:tcPr>
                <w:p w14:paraId="645257E5" w14:textId="77777777" w:rsidR="002A5600" w:rsidRPr="00E704C1" w:rsidRDefault="002A5600" w:rsidP="00566501">
                  <w:pPr>
                    <w:jc w:val="center"/>
                    <w:rPr>
                      <w:bCs/>
                    </w:rPr>
                  </w:pPr>
                </w:p>
              </w:tc>
              <w:tc>
                <w:tcPr>
                  <w:tcW w:w="1440" w:type="dxa"/>
                </w:tcPr>
                <w:p w14:paraId="4602C641" w14:textId="77777777" w:rsidR="002A5600" w:rsidRPr="00E704C1" w:rsidRDefault="002A5600" w:rsidP="00566501">
                  <w:pPr>
                    <w:jc w:val="center"/>
                    <w:rPr>
                      <w:bCs/>
                    </w:rPr>
                  </w:pPr>
                </w:p>
              </w:tc>
              <w:tc>
                <w:tcPr>
                  <w:tcW w:w="1008" w:type="dxa"/>
                </w:tcPr>
                <w:p w14:paraId="737C9230" w14:textId="77777777" w:rsidR="002A5600" w:rsidRPr="00E704C1" w:rsidRDefault="002A5600" w:rsidP="00566501">
                  <w:pPr>
                    <w:jc w:val="center"/>
                    <w:rPr>
                      <w:bCs/>
                    </w:rPr>
                  </w:pPr>
                </w:p>
              </w:tc>
              <w:tc>
                <w:tcPr>
                  <w:tcW w:w="1008" w:type="dxa"/>
                </w:tcPr>
                <w:p w14:paraId="0D012ED5" w14:textId="77777777" w:rsidR="002A5600" w:rsidRPr="00E704C1" w:rsidRDefault="002A5600" w:rsidP="00566501">
                  <w:pPr>
                    <w:jc w:val="center"/>
                    <w:rPr>
                      <w:bCs/>
                    </w:rPr>
                  </w:pPr>
                </w:p>
              </w:tc>
            </w:tr>
            <w:tr w:rsidR="002A5600" w:rsidRPr="00E704C1" w14:paraId="3E337B2E"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F27B955"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customer of, or supplier to, the stock being researched</w:t>
                  </w:r>
                </w:p>
              </w:tc>
              <w:tc>
                <w:tcPr>
                  <w:tcW w:w="1440" w:type="dxa"/>
                </w:tcPr>
                <w:p w14:paraId="31FDF322" w14:textId="77777777" w:rsidR="002A5600" w:rsidRPr="00E704C1" w:rsidRDefault="002A5600" w:rsidP="00566501">
                  <w:pPr>
                    <w:jc w:val="center"/>
                    <w:rPr>
                      <w:bCs/>
                    </w:rPr>
                  </w:pPr>
                </w:p>
              </w:tc>
              <w:tc>
                <w:tcPr>
                  <w:tcW w:w="1440" w:type="dxa"/>
                </w:tcPr>
                <w:p w14:paraId="76652B1A" w14:textId="77777777" w:rsidR="002A5600" w:rsidRPr="00E704C1" w:rsidRDefault="002A5600" w:rsidP="00566501">
                  <w:pPr>
                    <w:jc w:val="center"/>
                    <w:rPr>
                      <w:bCs/>
                    </w:rPr>
                  </w:pPr>
                </w:p>
              </w:tc>
              <w:tc>
                <w:tcPr>
                  <w:tcW w:w="1008" w:type="dxa"/>
                </w:tcPr>
                <w:p w14:paraId="223376CA" w14:textId="77777777" w:rsidR="002A5600" w:rsidRPr="00E704C1" w:rsidRDefault="002A5600" w:rsidP="00566501">
                  <w:pPr>
                    <w:jc w:val="center"/>
                    <w:rPr>
                      <w:bCs/>
                    </w:rPr>
                  </w:pPr>
                </w:p>
              </w:tc>
              <w:tc>
                <w:tcPr>
                  <w:tcW w:w="1008" w:type="dxa"/>
                </w:tcPr>
                <w:p w14:paraId="2B60DE0E" w14:textId="77777777" w:rsidR="002A5600" w:rsidRPr="00E704C1" w:rsidRDefault="002A5600" w:rsidP="00566501">
                  <w:pPr>
                    <w:jc w:val="center"/>
                    <w:rPr>
                      <w:bCs/>
                    </w:rPr>
                  </w:pPr>
                </w:p>
              </w:tc>
            </w:tr>
            <w:tr w:rsidR="002A5600" w:rsidRPr="00E704C1" w14:paraId="0956F3F7" w14:textId="77777777" w:rsidTr="00566501">
              <w:trPr>
                <w:trHeight w:val="285"/>
              </w:trPr>
              <w:tc>
                <w:tcPr>
                  <w:tcW w:w="4896" w:type="dxa"/>
                  <w:noWrap/>
                  <w:hideMark/>
                </w:tcPr>
                <w:p w14:paraId="5809611C" w14:textId="77777777" w:rsidR="002A5600" w:rsidRPr="00E704C1" w:rsidRDefault="002A5600" w:rsidP="00566501">
                  <w:pPr>
                    <w:numPr>
                      <w:ilvl w:val="0"/>
                      <w:numId w:val="16"/>
                    </w:numPr>
                    <w:ind w:left="270" w:hanging="270"/>
                    <w:rPr>
                      <w:bCs/>
                    </w:rPr>
                  </w:pPr>
                  <w:r w:rsidRPr="00E704C1">
                    <w:rPr>
                      <w:bCs/>
                    </w:rPr>
                    <w:t xml:space="preserve">Interview consultant, expert, or company retiree who is </w:t>
                  </w:r>
                  <w:r w:rsidRPr="00E704C1">
                    <w:rPr>
                      <w:bCs/>
                      <w:u w:val="single"/>
                    </w:rPr>
                    <w:t>part of</w:t>
                  </w:r>
                  <w:r>
                    <w:rPr>
                      <w:bCs/>
                      <w:u w:val="single"/>
                    </w:rPr>
                    <w:t xml:space="preserve"> an</w:t>
                  </w:r>
                  <w:r w:rsidRPr="00E704C1">
                    <w:rPr>
                      <w:bCs/>
                      <w:u w:val="single"/>
                    </w:rPr>
                    <w:t xml:space="preserve"> expert network</w:t>
                  </w:r>
                </w:p>
              </w:tc>
              <w:tc>
                <w:tcPr>
                  <w:tcW w:w="1440" w:type="dxa"/>
                </w:tcPr>
                <w:p w14:paraId="7ADF615C" w14:textId="77777777" w:rsidR="002A5600" w:rsidRPr="00E704C1" w:rsidRDefault="002A5600" w:rsidP="00566501">
                  <w:pPr>
                    <w:jc w:val="center"/>
                    <w:rPr>
                      <w:bCs/>
                    </w:rPr>
                  </w:pPr>
                </w:p>
              </w:tc>
              <w:tc>
                <w:tcPr>
                  <w:tcW w:w="1440" w:type="dxa"/>
                </w:tcPr>
                <w:p w14:paraId="66A6FFBB" w14:textId="77777777" w:rsidR="002A5600" w:rsidRPr="00E704C1" w:rsidRDefault="002A5600" w:rsidP="00566501">
                  <w:pPr>
                    <w:jc w:val="center"/>
                    <w:rPr>
                      <w:bCs/>
                    </w:rPr>
                  </w:pPr>
                </w:p>
              </w:tc>
              <w:tc>
                <w:tcPr>
                  <w:tcW w:w="1008" w:type="dxa"/>
                </w:tcPr>
                <w:p w14:paraId="2FAD85C5" w14:textId="77777777" w:rsidR="002A5600" w:rsidRPr="00E704C1" w:rsidRDefault="002A5600" w:rsidP="00566501">
                  <w:pPr>
                    <w:jc w:val="center"/>
                    <w:rPr>
                      <w:bCs/>
                    </w:rPr>
                  </w:pPr>
                </w:p>
              </w:tc>
              <w:tc>
                <w:tcPr>
                  <w:tcW w:w="1008" w:type="dxa"/>
                </w:tcPr>
                <w:p w14:paraId="2EF1B26E" w14:textId="77777777" w:rsidR="002A5600" w:rsidRPr="00E704C1" w:rsidRDefault="002A5600" w:rsidP="00566501">
                  <w:pPr>
                    <w:jc w:val="center"/>
                    <w:rPr>
                      <w:bCs/>
                    </w:rPr>
                  </w:pPr>
                </w:p>
              </w:tc>
            </w:tr>
            <w:tr w:rsidR="002A5600" w:rsidRPr="00E704C1" w14:paraId="0FDAFADD"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7DA0193" w14:textId="77777777" w:rsidR="002A5600" w:rsidRPr="00E704C1" w:rsidRDefault="002A5600" w:rsidP="00566501">
                  <w:pPr>
                    <w:numPr>
                      <w:ilvl w:val="0"/>
                      <w:numId w:val="16"/>
                    </w:numPr>
                    <w:ind w:left="270" w:hanging="270"/>
                    <w:rPr>
                      <w:bCs/>
                    </w:rPr>
                  </w:pPr>
                  <w:r>
                    <w:rPr>
                      <w:bCs/>
                    </w:rPr>
                    <w:t>Analyze</w:t>
                  </w:r>
                  <w:r w:rsidRPr="00E704C1">
                    <w:rPr>
                      <w:bCs/>
                    </w:rPr>
                    <w:t xml:space="preserve"> information from private forecasting service</w:t>
                  </w:r>
                  <w:r>
                    <w:rPr>
                      <w:bCs/>
                    </w:rPr>
                    <w:t xml:space="preserve"> in a manner other than for which it was intended</w:t>
                  </w:r>
                </w:p>
              </w:tc>
              <w:tc>
                <w:tcPr>
                  <w:tcW w:w="1440" w:type="dxa"/>
                </w:tcPr>
                <w:p w14:paraId="317B631B" w14:textId="77777777" w:rsidR="002A5600" w:rsidRPr="00E704C1" w:rsidRDefault="002A5600" w:rsidP="00566501">
                  <w:pPr>
                    <w:jc w:val="center"/>
                    <w:rPr>
                      <w:bCs/>
                    </w:rPr>
                  </w:pPr>
                </w:p>
              </w:tc>
              <w:tc>
                <w:tcPr>
                  <w:tcW w:w="1440" w:type="dxa"/>
                </w:tcPr>
                <w:p w14:paraId="6595E291" w14:textId="77777777" w:rsidR="002A5600" w:rsidRPr="00E704C1" w:rsidRDefault="002A5600" w:rsidP="00566501">
                  <w:pPr>
                    <w:jc w:val="center"/>
                    <w:rPr>
                      <w:bCs/>
                    </w:rPr>
                  </w:pPr>
                </w:p>
              </w:tc>
              <w:tc>
                <w:tcPr>
                  <w:tcW w:w="1008" w:type="dxa"/>
                </w:tcPr>
                <w:p w14:paraId="4221B3C3" w14:textId="77777777" w:rsidR="002A5600" w:rsidRPr="00E704C1" w:rsidRDefault="002A5600" w:rsidP="00566501">
                  <w:pPr>
                    <w:jc w:val="center"/>
                    <w:rPr>
                      <w:bCs/>
                    </w:rPr>
                  </w:pPr>
                </w:p>
              </w:tc>
              <w:tc>
                <w:tcPr>
                  <w:tcW w:w="1008" w:type="dxa"/>
                </w:tcPr>
                <w:p w14:paraId="21FA0693" w14:textId="77777777" w:rsidR="002A5600" w:rsidRPr="00E704C1" w:rsidRDefault="002A5600" w:rsidP="00566501">
                  <w:pPr>
                    <w:jc w:val="center"/>
                    <w:rPr>
                      <w:bCs/>
                    </w:rPr>
                  </w:pPr>
                </w:p>
              </w:tc>
            </w:tr>
            <w:tr w:rsidR="002A5600" w:rsidRPr="00E704C1" w14:paraId="41C3BB4A" w14:textId="77777777" w:rsidTr="00566501">
              <w:trPr>
                <w:trHeight w:val="285"/>
              </w:trPr>
              <w:tc>
                <w:tcPr>
                  <w:tcW w:w="4896" w:type="dxa"/>
                  <w:noWrap/>
                  <w:hideMark/>
                </w:tcPr>
                <w:p w14:paraId="5ED6B25F" w14:textId="77777777" w:rsidR="002A5600" w:rsidRPr="00E704C1" w:rsidRDefault="002A5600" w:rsidP="00566501">
                  <w:pPr>
                    <w:numPr>
                      <w:ilvl w:val="0"/>
                      <w:numId w:val="16"/>
                    </w:numPr>
                    <w:ind w:left="270" w:hanging="270"/>
                    <w:rPr>
                      <w:bCs/>
                    </w:rPr>
                  </w:pPr>
                  <w:r>
                    <w:rPr>
                      <w:bCs/>
                    </w:rPr>
                    <w:t xml:space="preserve">Interview journalist, </w:t>
                  </w:r>
                  <w:r w:rsidRPr="00E704C1">
                    <w:rPr>
                      <w:bCs/>
                    </w:rPr>
                    <w:t xml:space="preserve">blogger </w:t>
                  </w:r>
                  <w:r>
                    <w:rPr>
                      <w:bCs/>
                    </w:rPr>
                    <w:t xml:space="preserve">or noted book author </w:t>
                  </w:r>
                  <w:r w:rsidRPr="00E704C1">
                    <w:rPr>
                      <w:bCs/>
                    </w:rPr>
                    <w:t>for unpublished insights</w:t>
                  </w:r>
                </w:p>
              </w:tc>
              <w:tc>
                <w:tcPr>
                  <w:tcW w:w="1440" w:type="dxa"/>
                </w:tcPr>
                <w:p w14:paraId="6D85C84A" w14:textId="77777777" w:rsidR="002A5600" w:rsidRPr="00E704C1" w:rsidRDefault="002A5600" w:rsidP="00566501">
                  <w:pPr>
                    <w:jc w:val="center"/>
                    <w:rPr>
                      <w:bCs/>
                    </w:rPr>
                  </w:pPr>
                </w:p>
              </w:tc>
              <w:tc>
                <w:tcPr>
                  <w:tcW w:w="1440" w:type="dxa"/>
                </w:tcPr>
                <w:p w14:paraId="4061C0A9" w14:textId="77777777" w:rsidR="002A5600" w:rsidRPr="00E704C1" w:rsidRDefault="002A5600" w:rsidP="00566501">
                  <w:pPr>
                    <w:jc w:val="center"/>
                    <w:rPr>
                      <w:bCs/>
                    </w:rPr>
                  </w:pPr>
                </w:p>
              </w:tc>
              <w:tc>
                <w:tcPr>
                  <w:tcW w:w="1008" w:type="dxa"/>
                </w:tcPr>
                <w:p w14:paraId="0128DDF4" w14:textId="77777777" w:rsidR="002A5600" w:rsidRPr="00E704C1" w:rsidRDefault="002A5600" w:rsidP="00566501">
                  <w:pPr>
                    <w:jc w:val="center"/>
                    <w:rPr>
                      <w:bCs/>
                    </w:rPr>
                  </w:pPr>
                </w:p>
              </w:tc>
              <w:tc>
                <w:tcPr>
                  <w:tcW w:w="1008" w:type="dxa"/>
                </w:tcPr>
                <w:p w14:paraId="17D782DB" w14:textId="77777777" w:rsidR="002A5600" w:rsidRPr="00E704C1" w:rsidRDefault="002A5600" w:rsidP="00566501">
                  <w:pPr>
                    <w:jc w:val="center"/>
                    <w:rPr>
                      <w:bCs/>
                    </w:rPr>
                  </w:pPr>
                </w:p>
              </w:tc>
            </w:tr>
            <w:tr w:rsidR="002A5600" w:rsidRPr="00E704C1" w14:paraId="6AC82ADA"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0CF4DFEA" w14:textId="77777777" w:rsidR="002A5600" w:rsidRPr="00E704C1" w:rsidRDefault="002A5600" w:rsidP="00566501">
                  <w:pPr>
                    <w:numPr>
                      <w:ilvl w:val="0"/>
                      <w:numId w:val="16"/>
                    </w:numPr>
                    <w:ind w:left="270" w:hanging="270"/>
                    <w:rPr>
                      <w:bCs/>
                    </w:rPr>
                  </w:pPr>
                  <w:r w:rsidRPr="00E704C1">
                    <w:rPr>
                      <w:bCs/>
                    </w:rPr>
                    <w:t>Interview government official, staffer, lobbyist or association executive</w:t>
                  </w:r>
                </w:p>
              </w:tc>
              <w:tc>
                <w:tcPr>
                  <w:tcW w:w="1440" w:type="dxa"/>
                </w:tcPr>
                <w:p w14:paraId="293EBD85" w14:textId="77777777" w:rsidR="002A5600" w:rsidRPr="00E704C1" w:rsidRDefault="002A5600" w:rsidP="00566501">
                  <w:pPr>
                    <w:jc w:val="center"/>
                    <w:rPr>
                      <w:bCs/>
                    </w:rPr>
                  </w:pPr>
                </w:p>
              </w:tc>
              <w:tc>
                <w:tcPr>
                  <w:tcW w:w="1440" w:type="dxa"/>
                </w:tcPr>
                <w:p w14:paraId="66F962EB" w14:textId="77777777" w:rsidR="002A5600" w:rsidRPr="00E704C1" w:rsidRDefault="002A5600" w:rsidP="00566501">
                  <w:pPr>
                    <w:jc w:val="center"/>
                    <w:rPr>
                      <w:bCs/>
                    </w:rPr>
                  </w:pPr>
                </w:p>
              </w:tc>
              <w:tc>
                <w:tcPr>
                  <w:tcW w:w="1008" w:type="dxa"/>
                </w:tcPr>
                <w:p w14:paraId="0854B5C7" w14:textId="77777777" w:rsidR="002A5600" w:rsidRPr="00E704C1" w:rsidRDefault="002A5600" w:rsidP="00566501">
                  <w:pPr>
                    <w:jc w:val="center"/>
                    <w:rPr>
                      <w:bCs/>
                    </w:rPr>
                  </w:pPr>
                </w:p>
              </w:tc>
              <w:tc>
                <w:tcPr>
                  <w:tcW w:w="1008" w:type="dxa"/>
                </w:tcPr>
                <w:p w14:paraId="34CE560E" w14:textId="77777777" w:rsidR="002A5600" w:rsidRPr="00E704C1" w:rsidRDefault="002A5600" w:rsidP="00566501">
                  <w:pPr>
                    <w:jc w:val="center"/>
                    <w:rPr>
                      <w:bCs/>
                    </w:rPr>
                  </w:pPr>
                </w:p>
              </w:tc>
            </w:tr>
            <w:tr w:rsidR="002A5600" w:rsidRPr="00E704C1" w14:paraId="1D516A66" w14:textId="77777777" w:rsidTr="00566501">
              <w:trPr>
                <w:trHeight w:val="285"/>
              </w:trPr>
              <w:tc>
                <w:tcPr>
                  <w:tcW w:w="4896" w:type="dxa"/>
                  <w:noWrap/>
                  <w:hideMark/>
                </w:tcPr>
                <w:p w14:paraId="1C20F03F"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competitor of </w:t>
                  </w:r>
                  <w:r>
                    <w:rPr>
                      <w:bCs/>
                    </w:rPr>
                    <w:t xml:space="preserve">the </w:t>
                  </w:r>
                  <w:r w:rsidRPr="00E704C1">
                    <w:rPr>
                      <w:bCs/>
                    </w:rPr>
                    <w:t>stock being researched</w:t>
                  </w:r>
                </w:p>
              </w:tc>
              <w:tc>
                <w:tcPr>
                  <w:tcW w:w="1440" w:type="dxa"/>
                </w:tcPr>
                <w:p w14:paraId="36AD6EE3" w14:textId="77777777" w:rsidR="002A5600" w:rsidRPr="00E704C1" w:rsidRDefault="002A5600" w:rsidP="00566501">
                  <w:pPr>
                    <w:jc w:val="center"/>
                    <w:rPr>
                      <w:bCs/>
                    </w:rPr>
                  </w:pPr>
                </w:p>
              </w:tc>
              <w:tc>
                <w:tcPr>
                  <w:tcW w:w="1440" w:type="dxa"/>
                </w:tcPr>
                <w:p w14:paraId="3683D7AD" w14:textId="77777777" w:rsidR="002A5600" w:rsidRPr="00E704C1" w:rsidRDefault="002A5600" w:rsidP="00566501">
                  <w:pPr>
                    <w:jc w:val="center"/>
                    <w:rPr>
                      <w:bCs/>
                    </w:rPr>
                  </w:pPr>
                </w:p>
              </w:tc>
              <w:tc>
                <w:tcPr>
                  <w:tcW w:w="1008" w:type="dxa"/>
                </w:tcPr>
                <w:p w14:paraId="7AF5E02F" w14:textId="77777777" w:rsidR="002A5600" w:rsidRPr="00E704C1" w:rsidRDefault="002A5600" w:rsidP="00566501">
                  <w:pPr>
                    <w:jc w:val="center"/>
                    <w:rPr>
                      <w:bCs/>
                    </w:rPr>
                  </w:pPr>
                </w:p>
              </w:tc>
              <w:tc>
                <w:tcPr>
                  <w:tcW w:w="1008" w:type="dxa"/>
                </w:tcPr>
                <w:p w14:paraId="45A67132" w14:textId="77777777" w:rsidR="002A5600" w:rsidRPr="00E704C1" w:rsidRDefault="002A5600" w:rsidP="00566501">
                  <w:pPr>
                    <w:jc w:val="center"/>
                    <w:rPr>
                      <w:bCs/>
                    </w:rPr>
                  </w:pPr>
                </w:p>
              </w:tc>
            </w:tr>
            <w:tr w:rsidR="002A5600" w:rsidRPr="00E704C1" w14:paraId="0E31C078"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576B9FB9" w14:textId="77777777" w:rsidR="002A5600" w:rsidRPr="00E704C1" w:rsidRDefault="002A5600" w:rsidP="00566501">
                  <w:pPr>
                    <w:numPr>
                      <w:ilvl w:val="0"/>
                      <w:numId w:val="16"/>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customer of, or supplier to, the stock being researched</w:t>
                  </w:r>
                </w:p>
              </w:tc>
              <w:tc>
                <w:tcPr>
                  <w:tcW w:w="1440" w:type="dxa"/>
                </w:tcPr>
                <w:p w14:paraId="56DB5FC9" w14:textId="77777777" w:rsidR="002A5600" w:rsidRPr="00E704C1" w:rsidRDefault="002A5600" w:rsidP="00566501">
                  <w:pPr>
                    <w:jc w:val="center"/>
                    <w:rPr>
                      <w:bCs/>
                    </w:rPr>
                  </w:pPr>
                </w:p>
              </w:tc>
              <w:tc>
                <w:tcPr>
                  <w:tcW w:w="1440" w:type="dxa"/>
                </w:tcPr>
                <w:p w14:paraId="38F68B38" w14:textId="77777777" w:rsidR="002A5600" w:rsidRPr="00E704C1" w:rsidRDefault="002A5600" w:rsidP="00566501">
                  <w:pPr>
                    <w:jc w:val="center"/>
                    <w:rPr>
                      <w:bCs/>
                    </w:rPr>
                  </w:pPr>
                </w:p>
              </w:tc>
              <w:tc>
                <w:tcPr>
                  <w:tcW w:w="1008" w:type="dxa"/>
                </w:tcPr>
                <w:p w14:paraId="6547BE14" w14:textId="77777777" w:rsidR="002A5600" w:rsidRPr="00E704C1" w:rsidRDefault="002A5600" w:rsidP="00566501">
                  <w:pPr>
                    <w:jc w:val="center"/>
                    <w:rPr>
                      <w:bCs/>
                    </w:rPr>
                  </w:pPr>
                </w:p>
              </w:tc>
              <w:tc>
                <w:tcPr>
                  <w:tcW w:w="1008" w:type="dxa"/>
                </w:tcPr>
                <w:p w14:paraId="0C540433" w14:textId="77777777" w:rsidR="002A5600" w:rsidRPr="00E704C1" w:rsidRDefault="002A5600" w:rsidP="00566501">
                  <w:pPr>
                    <w:jc w:val="center"/>
                    <w:rPr>
                      <w:bCs/>
                    </w:rPr>
                  </w:pPr>
                </w:p>
              </w:tc>
            </w:tr>
            <w:tr w:rsidR="002A5600" w:rsidRPr="00E704C1" w14:paraId="427A2C8F" w14:textId="77777777" w:rsidTr="00566501">
              <w:trPr>
                <w:trHeight w:val="285"/>
              </w:trPr>
              <w:tc>
                <w:tcPr>
                  <w:tcW w:w="4896" w:type="dxa"/>
                  <w:noWrap/>
                  <w:hideMark/>
                </w:tcPr>
                <w:p w14:paraId="25B167F4" w14:textId="77777777" w:rsidR="002A5600" w:rsidRPr="00E704C1" w:rsidRDefault="002A5600" w:rsidP="00566501">
                  <w:pPr>
                    <w:numPr>
                      <w:ilvl w:val="0"/>
                      <w:numId w:val="16"/>
                    </w:numPr>
                    <w:ind w:left="270" w:hanging="270"/>
                    <w:rPr>
                      <w:bCs/>
                    </w:rPr>
                  </w:pPr>
                  <w:r w:rsidRPr="00E704C1">
                    <w:rPr>
                      <w:bCs/>
                    </w:rPr>
                    <w:t xml:space="preserve">Interview consultant, expert, or company retiree who is </w:t>
                  </w:r>
                  <w:r w:rsidRPr="00E704C1">
                    <w:rPr>
                      <w:bCs/>
                      <w:u w:val="single"/>
                    </w:rPr>
                    <w:t xml:space="preserve">not in </w:t>
                  </w:r>
                  <w:r>
                    <w:rPr>
                      <w:bCs/>
                      <w:u w:val="single"/>
                    </w:rPr>
                    <w:t xml:space="preserve">an </w:t>
                  </w:r>
                  <w:r w:rsidRPr="00E704C1">
                    <w:rPr>
                      <w:bCs/>
                      <w:u w:val="single"/>
                    </w:rPr>
                    <w:t>expert network</w:t>
                  </w:r>
                </w:p>
              </w:tc>
              <w:tc>
                <w:tcPr>
                  <w:tcW w:w="1440" w:type="dxa"/>
                </w:tcPr>
                <w:p w14:paraId="21EDC380" w14:textId="77777777" w:rsidR="002A5600" w:rsidRPr="00E704C1" w:rsidRDefault="002A5600" w:rsidP="00566501">
                  <w:pPr>
                    <w:jc w:val="center"/>
                    <w:rPr>
                      <w:bCs/>
                    </w:rPr>
                  </w:pPr>
                </w:p>
              </w:tc>
              <w:tc>
                <w:tcPr>
                  <w:tcW w:w="1440" w:type="dxa"/>
                </w:tcPr>
                <w:p w14:paraId="3971C065" w14:textId="77777777" w:rsidR="002A5600" w:rsidRPr="00E704C1" w:rsidRDefault="002A5600" w:rsidP="00566501">
                  <w:pPr>
                    <w:jc w:val="center"/>
                    <w:rPr>
                      <w:bCs/>
                    </w:rPr>
                  </w:pPr>
                </w:p>
              </w:tc>
              <w:tc>
                <w:tcPr>
                  <w:tcW w:w="1008" w:type="dxa"/>
                </w:tcPr>
                <w:p w14:paraId="5BEEB3B0" w14:textId="77777777" w:rsidR="002A5600" w:rsidRPr="00E704C1" w:rsidRDefault="002A5600" w:rsidP="00566501">
                  <w:pPr>
                    <w:jc w:val="center"/>
                    <w:rPr>
                      <w:bCs/>
                    </w:rPr>
                  </w:pPr>
                </w:p>
              </w:tc>
              <w:tc>
                <w:tcPr>
                  <w:tcW w:w="1008" w:type="dxa"/>
                </w:tcPr>
                <w:p w14:paraId="6F704E56" w14:textId="77777777" w:rsidR="002A5600" w:rsidRPr="00E704C1" w:rsidRDefault="002A5600" w:rsidP="00566501">
                  <w:pPr>
                    <w:jc w:val="center"/>
                    <w:rPr>
                      <w:bCs/>
                    </w:rPr>
                  </w:pPr>
                </w:p>
              </w:tc>
            </w:tr>
            <w:tr w:rsidR="002A5600" w:rsidRPr="00E704C1" w14:paraId="3F1E6CB8" w14:textId="77777777" w:rsidTr="00566501">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40C3267" w14:textId="77777777" w:rsidR="002A5600" w:rsidRPr="00E704C1" w:rsidRDefault="002A5600" w:rsidP="00566501">
                  <w:pPr>
                    <w:numPr>
                      <w:ilvl w:val="0"/>
                      <w:numId w:val="16"/>
                    </w:numPr>
                    <w:ind w:left="270" w:hanging="270"/>
                    <w:rPr>
                      <w:bCs/>
                    </w:rPr>
                  </w:pPr>
                  <w:r w:rsidRPr="00E704C1">
                    <w:rPr>
                      <w:bCs/>
                    </w:rPr>
                    <w:t xml:space="preserve">Conduct </w:t>
                  </w:r>
                  <w:r>
                    <w:rPr>
                      <w:bCs/>
                    </w:rPr>
                    <w:t>survey, formal or informal</w:t>
                  </w:r>
                </w:p>
              </w:tc>
              <w:tc>
                <w:tcPr>
                  <w:tcW w:w="1440" w:type="dxa"/>
                </w:tcPr>
                <w:p w14:paraId="42F68C0F" w14:textId="77777777" w:rsidR="002A5600" w:rsidRPr="00E704C1" w:rsidRDefault="002A5600" w:rsidP="00566501">
                  <w:pPr>
                    <w:jc w:val="center"/>
                    <w:rPr>
                      <w:bCs/>
                    </w:rPr>
                  </w:pPr>
                </w:p>
              </w:tc>
              <w:tc>
                <w:tcPr>
                  <w:tcW w:w="1440" w:type="dxa"/>
                </w:tcPr>
                <w:p w14:paraId="0767F1D8" w14:textId="77777777" w:rsidR="002A5600" w:rsidRPr="00E704C1" w:rsidRDefault="002A5600" w:rsidP="00566501">
                  <w:pPr>
                    <w:jc w:val="center"/>
                    <w:rPr>
                      <w:bCs/>
                    </w:rPr>
                  </w:pPr>
                </w:p>
              </w:tc>
              <w:tc>
                <w:tcPr>
                  <w:tcW w:w="1008" w:type="dxa"/>
                </w:tcPr>
                <w:p w14:paraId="39B5AF81" w14:textId="77777777" w:rsidR="002A5600" w:rsidRPr="00E704C1" w:rsidRDefault="002A5600" w:rsidP="00566501">
                  <w:pPr>
                    <w:jc w:val="center"/>
                    <w:rPr>
                      <w:bCs/>
                    </w:rPr>
                  </w:pPr>
                </w:p>
              </w:tc>
              <w:tc>
                <w:tcPr>
                  <w:tcW w:w="1008" w:type="dxa"/>
                </w:tcPr>
                <w:p w14:paraId="0A1ABF02" w14:textId="77777777" w:rsidR="002A5600" w:rsidRPr="00E704C1" w:rsidRDefault="002A5600" w:rsidP="00566501">
                  <w:pPr>
                    <w:jc w:val="center"/>
                    <w:rPr>
                      <w:bCs/>
                    </w:rPr>
                  </w:pPr>
                </w:p>
              </w:tc>
            </w:tr>
          </w:tbl>
          <w:p w14:paraId="0D3DA324" w14:textId="77777777" w:rsidR="002A5600" w:rsidRPr="002F6248" w:rsidRDefault="002A5600" w:rsidP="00566501">
            <w:pPr>
              <w:pStyle w:val="LGPTableText"/>
              <w:rPr>
                <w:color w:val="FF0000"/>
              </w:rPr>
            </w:pPr>
          </w:p>
        </w:tc>
      </w:tr>
      <w:tr w:rsidR="002A5600" w:rsidRPr="00EA5933" w14:paraId="4E00402A" w14:textId="77777777" w:rsidTr="002A5600">
        <w:tblPrEx>
          <w:tblLook w:val="0000" w:firstRow="0" w:lastRow="0" w:firstColumn="0" w:lastColumn="0" w:noHBand="0" w:noVBand="0"/>
        </w:tblPrEx>
        <w:trPr>
          <w:gridAfter w:val="1"/>
          <w:wAfter w:w="6" w:type="dxa"/>
          <w:cantSplit/>
        </w:trPr>
        <w:tc>
          <w:tcPr>
            <w:tcW w:w="1730" w:type="dxa"/>
            <w:gridSpan w:val="5"/>
          </w:tcPr>
          <w:p w14:paraId="25FD955E" w14:textId="77777777" w:rsidR="002A5600" w:rsidRPr="007465E3" w:rsidRDefault="002A5600" w:rsidP="00566501">
            <w:pPr>
              <w:pStyle w:val="zLGPIconHandouts"/>
            </w:pPr>
            <w:r>
              <w:rPr>
                <w:noProof/>
              </w:rPr>
              <w:lastRenderedPageBreak/>
              <w:drawing>
                <wp:inline distT="0" distB="0" distL="0" distR="0" wp14:anchorId="7EB060D6" wp14:editId="4F7FDBEA">
                  <wp:extent cx="658368" cy="658368"/>
                  <wp:effectExtent l="0" t="0" r="8890" b="8890"/>
                  <wp:docPr id="345" name="Picture 34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0C581004" w14:textId="77777777" w:rsidR="002A5600" w:rsidRPr="00767181" w:rsidRDefault="002A5600" w:rsidP="00566501">
            <w:pPr>
              <w:pStyle w:val="PGPTitle"/>
            </w:pPr>
            <w:r>
              <w:t>STEP 2 of 3:</w:t>
            </w:r>
          </w:p>
          <w:p w14:paraId="296B2D44" w14:textId="77777777" w:rsidR="002A5600" w:rsidRDefault="002A5600" w:rsidP="00566501">
            <w:pPr>
              <w:pStyle w:val="PGPBullet1"/>
            </w:pPr>
            <w:r>
              <w:t>In the table above, in the column titled “Frequency”, rate the frequency in which you use this method, using this scale:</w:t>
            </w:r>
          </w:p>
          <w:p w14:paraId="0FB44BF1" w14:textId="77777777" w:rsidR="002A5600" w:rsidRDefault="002A5600" w:rsidP="00566501">
            <w:pPr>
              <w:pStyle w:val="PGPBullet2"/>
            </w:pPr>
            <w:r>
              <w:t>0 = Never</w:t>
            </w:r>
          </w:p>
          <w:p w14:paraId="12D225E9" w14:textId="77777777" w:rsidR="002A5600" w:rsidRDefault="002A5600" w:rsidP="00566501">
            <w:pPr>
              <w:pStyle w:val="PGPBullet2"/>
            </w:pPr>
            <w:r>
              <w:t>1 = Rarely (1x to 2x per quarter)</w:t>
            </w:r>
          </w:p>
          <w:p w14:paraId="23050874" w14:textId="371FA77B" w:rsidR="002A5600" w:rsidRDefault="002A5600" w:rsidP="00566501">
            <w:pPr>
              <w:pStyle w:val="PGPBullet2"/>
            </w:pPr>
            <w:r>
              <w:t>2 = Mode</w:t>
            </w:r>
            <w:r w:rsidR="005125A8">
              <w:t xml:space="preserve">rately (&gt; 2x per quarter, &lt; 1x </w:t>
            </w:r>
            <w:r>
              <w:t>per week)</w:t>
            </w:r>
          </w:p>
          <w:p w14:paraId="13221572" w14:textId="77777777" w:rsidR="002A5600" w:rsidRPr="00767181" w:rsidRDefault="002A5600" w:rsidP="00566501">
            <w:pPr>
              <w:pStyle w:val="PGPBullet2"/>
            </w:pPr>
            <w:r>
              <w:t>3 = Very frequently (at least 1x per week)</w:t>
            </w:r>
          </w:p>
          <w:p w14:paraId="1D9D7EF2" w14:textId="77777777" w:rsidR="002A5600" w:rsidRDefault="002A5600" w:rsidP="00566501">
            <w:pPr>
              <w:pStyle w:val="PGPBullet1"/>
            </w:pPr>
            <w:r w:rsidRPr="001030BE">
              <w:rPr>
                <w:b/>
                <w:u w:val="single"/>
              </w:rPr>
              <w:t xml:space="preserve">Complete this step before </w:t>
            </w:r>
            <w:r>
              <w:rPr>
                <w:b/>
                <w:u w:val="single"/>
              </w:rPr>
              <w:t>proceeding to STEP 3</w:t>
            </w:r>
          </w:p>
          <w:p w14:paraId="3E1BDD29" w14:textId="77777777" w:rsidR="002A5600" w:rsidRPr="009667C5" w:rsidRDefault="002A5600" w:rsidP="00566501">
            <w:pPr>
              <w:pStyle w:val="PGPText"/>
            </w:pPr>
          </w:p>
        </w:tc>
      </w:tr>
      <w:tr w:rsidR="002A5600" w:rsidRPr="00EA5933" w14:paraId="36B9BD67" w14:textId="77777777" w:rsidTr="002A5600">
        <w:tblPrEx>
          <w:tblLook w:val="0000" w:firstRow="0" w:lastRow="0" w:firstColumn="0" w:lastColumn="0" w:noHBand="0" w:noVBand="0"/>
        </w:tblPrEx>
        <w:trPr>
          <w:gridAfter w:val="1"/>
          <w:wAfter w:w="6" w:type="dxa"/>
          <w:cantSplit/>
        </w:trPr>
        <w:tc>
          <w:tcPr>
            <w:tcW w:w="1730" w:type="dxa"/>
            <w:gridSpan w:val="5"/>
          </w:tcPr>
          <w:p w14:paraId="7AAA7607" w14:textId="77777777" w:rsidR="002A5600" w:rsidRDefault="002A5600" w:rsidP="00566501">
            <w:pPr>
              <w:pStyle w:val="zLGPIconHandouts"/>
              <w:rPr>
                <w:noProof/>
              </w:rPr>
            </w:pPr>
            <w:r>
              <w:rPr>
                <w:noProof/>
              </w:rPr>
              <w:drawing>
                <wp:inline distT="0" distB="0" distL="0" distR="0" wp14:anchorId="772488AE" wp14:editId="4F9C71E6">
                  <wp:extent cx="658368" cy="658368"/>
                  <wp:effectExtent l="0" t="0" r="8890" b="8890"/>
                  <wp:docPr id="4" name="Picture 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787EE486" w14:textId="77777777" w:rsidR="002A5600" w:rsidRPr="00767181" w:rsidRDefault="002A5600" w:rsidP="00231103">
            <w:pPr>
              <w:pStyle w:val="PGPTitle"/>
            </w:pPr>
            <w:r>
              <w:t>STEP 3 of 3</w:t>
            </w:r>
            <w:r w:rsidRPr="00767181">
              <w:t>:</w:t>
            </w:r>
          </w:p>
          <w:p w14:paraId="3711DDCB" w14:textId="77777777" w:rsidR="002A5600" w:rsidRDefault="002A5600" w:rsidP="00231103">
            <w:pPr>
              <w:pStyle w:val="PGPBullet1"/>
            </w:pPr>
            <w:r>
              <w:t>In the column titled “Score” multiply the number from the two columns to its left</w:t>
            </w:r>
          </w:p>
          <w:p w14:paraId="43768AFD" w14:textId="77777777" w:rsidR="002A5600" w:rsidRDefault="002A5600" w:rsidP="00231103">
            <w:pPr>
              <w:pStyle w:val="PGPBullet1"/>
            </w:pPr>
            <w:r>
              <w:t>Review your scores</w:t>
            </w:r>
          </w:p>
          <w:p w14:paraId="35BEE85F" w14:textId="77777777" w:rsidR="002A5600" w:rsidRDefault="002A5600" w:rsidP="00231103">
            <w:pPr>
              <w:pStyle w:val="PGPBullet2"/>
            </w:pPr>
            <w:r>
              <w:t>Ideally, the highest scores will be near the bottom of the table because those are the more proprietary sources</w:t>
            </w:r>
          </w:p>
          <w:p w14:paraId="77E563E4" w14:textId="77777777" w:rsidR="002A5600" w:rsidRDefault="002A5600" w:rsidP="00231103">
            <w:pPr>
              <w:pStyle w:val="PGPBullet2"/>
            </w:pPr>
            <w:r>
              <w:t>If your highest scores are near the top suggests you are primarily relying on sources that provide information widely available to other analysts and therefore it’s not unique</w:t>
            </w:r>
          </w:p>
          <w:p w14:paraId="36362ACC" w14:textId="77777777" w:rsidR="002A5600" w:rsidRDefault="002A5600" w:rsidP="00231103">
            <w:pPr>
              <w:pStyle w:val="PGPBullet1"/>
            </w:pPr>
            <w:r>
              <w:t>In the right-most column titled “Goal to Change”:</w:t>
            </w:r>
          </w:p>
          <w:p w14:paraId="5714AF72" w14:textId="77777777" w:rsidR="002A5600" w:rsidRDefault="002A5600" w:rsidP="00231103">
            <w:pPr>
              <w:pStyle w:val="PGPBullet2"/>
            </w:pPr>
            <w:r>
              <w:t>Put the word “Increase” or “+” sign if you would like to use this method more;</w:t>
            </w:r>
          </w:p>
          <w:p w14:paraId="4F9B925D" w14:textId="77777777" w:rsidR="002A5600" w:rsidRDefault="002A5600" w:rsidP="00566501">
            <w:pPr>
              <w:pStyle w:val="PGPBullet2"/>
            </w:pPr>
            <w:r>
              <w:t>Put the word “Decrease” or “-“ sign if you would like to rely on this method less</w:t>
            </w:r>
          </w:p>
          <w:p w14:paraId="1E4ACD7C" w14:textId="77777777" w:rsidR="002A5600" w:rsidRDefault="002A5600" w:rsidP="00566501">
            <w:pPr>
              <w:pStyle w:val="PGPBullet2"/>
            </w:pPr>
            <w:r>
              <w:t>Note: you can’t add something to your day unless you take something away and so for every item you intend to increase, there should be at least one corresponding item you intend to decrease</w:t>
            </w:r>
          </w:p>
        </w:tc>
      </w:tr>
      <w:tr w:rsidR="005E49D8" w:rsidRPr="00EA5933" w14:paraId="0BFBF36D" w14:textId="77777777" w:rsidTr="002A5600">
        <w:tblPrEx>
          <w:tblLook w:val="0000" w:firstRow="0" w:lastRow="0" w:firstColumn="0" w:lastColumn="0" w:noHBand="0" w:noVBand="0"/>
        </w:tblPrEx>
        <w:trPr>
          <w:gridBefore w:val="1"/>
          <w:wBefore w:w="14" w:type="dxa"/>
          <w:cantSplit/>
        </w:trPr>
        <w:tc>
          <w:tcPr>
            <w:tcW w:w="1726" w:type="dxa"/>
            <w:gridSpan w:val="5"/>
          </w:tcPr>
          <w:p w14:paraId="0EA3EA78" w14:textId="77777777" w:rsidR="005E49D8" w:rsidRPr="007465E3" w:rsidRDefault="005E49D8" w:rsidP="003364FE">
            <w:pPr>
              <w:pStyle w:val="zLGPIconHandouts"/>
            </w:pPr>
            <w:r>
              <w:rPr>
                <w:noProof/>
              </w:rPr>
              <w:lastRenderedPageBreak/>
              <w:drawing>
                <wp:inline distT="0" distB="0" distL="0" distR="0" wp14:anchorId="3FCA539B" wp14:editId="4FF62CFC">
                  <wp:extent cx="658368" cy="658368"/>
                  <wp:effectExtent l="0" t="0" r="8890" b="8890"/>
                  <wp:docPr id="326" name="Picture 32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4166AD19" w14:textId="77777777" w:rsidR="005E49D8" w:rsidRPr="002F6248" w:rsidRDefault="005E49D8" w:rsidP="00A9402F">
            <w:pPr>
              <w:pStyle w:val="Heading3"/>
            </w:pPr>
            <w:bookmarkStart w:id="16" w:name="_Toc425164543"/>
            <w:r>
              <w:t xml:space="preserve">Section </w:t>
            </w:r>
            <w:r>
              <w:fldChar w:fldCharType="begin"/>
            </w:r>
            <w:r>
              <w:instrText xml:space="preserve"> AUTONUM  \* Arabic \s : </w:instrText>
            </w:r>
            <w:r>
              <w:fldChar w:fldCharType="end"/>
            </w:r>
            <w:r>
              <w:t xml:space="preserve"> Identify Role, Source and Name of Insight</w:t>
            </w:r>
            <w:bookmarkEnd w:id="16"/>
          </w:p>
          <w:p w14:paraId="1B0B7811" w14:textId="77777777" w:rsidR="005E49D8" w:rsidRDefault="005E49D8" w:rsidP="005E49D8">
            <w:pPr>
              <w:pStyle w:val="PGPBullet1"/>
            </w:pPr>
            <w:r>
              <w:t>In this portion of the TAP you will move towards identifying the names of individuals to contact to help develop greater clarity around the assumptions you created in the prior TAP section</w:t>
            </w:r>
          </w:p>
          <w:p w14:paraId="2209F1CE" w14:textId="77777777" w:rsidR="005E49D8" w:rsidRDefault="005E49D8" w:rsidP="005E49D8">
            <w:pPr>
              <w:pStyle w:val="PGPBullet1"/>
            </w:pPr>
            <w:r>
              <w:t>In the prior step of the TAP you created as many as six assumptions for critical factors that impact one or more of your stocks. Go back and select the two assumptions that you best understand and enter them below:</w:t>
            </w:r>
          </w:p>
          <w:tbl>
            <w:tblPr>
              <w:tblStyle w:val="AnalystSolutions"/>
              <w:tblW w:w="7632" w:type="dxa"/>
              <w:tblInd w:w="720" w:type="dxa"/>
              <w:tblLayout w:type="fixed"/>
              <w:tblLook w:val="0600" w:firstRow="0" w:lastRow="0" w:firstColumn="0" w:lastColumn="0" w:noHBand="1" w:noVBand="1"/>
            </w:tblPr>
            <w:tblGrid>
              <w:gridCol w:w="7632"/>
            </w:tblGrid>
            <w:tr w:rsidR="005E49D8" w14:paraId="525C85D6" w14:textId="77777777" w:rsidTr="003364FE">
              <w:trPr>
                <w:trHeight w:val="864"/>
              </w:trPr>
              <w:tc>
                <w:tcPr>
                  <w:tcW w:w="7632" w:type="dxa"/>
                  <w:vAlign w:val="top"/>
                </w:tcPr>
                <w:p w14:paraId="728E2634" w14:textId="77777777" w:rsidR="005E49D8" w:rsidRDefault="005E49D8" w:rsidP="008A698D">
                  <w:pPr>
                    <w:pStyle w:val="PGPText"/>
                  </w:pPr>
                  <w:r>
                    <w:t>Assumption #1:</w:t>
                  </w:r>
                </w:p>
              </w:tc>
            </w:tr>
            <w:tr w:rsidR="005E49D8" w14:paraId="59CCEA8F" w14:textId="77777777" w:rsidTr="003364FE">
              <w:trPr>
                <w:trHeight w:val="864"/>
              </w:trPr>
              <w:tc>
                <w:tcPr>
                  <w:tcW w:w="7632" w:type="dxa"/>
                  <w:vAlign w:val="top"/>
                </w:tcPr>
                <w:p w14:paraId="428740C7" w14:textId="77777777" w:rsidR="005E49D8" w:rsidRDefault="005E49D8" w:rsidP="008A698D">
                  <w:pPr>
                    <w:pStyle w:val="PGPText"/>
                  </w:pPr>
                  <w:r>
                    <w:t>Assumption #2:</w:t>
                  </w:r>
                </w:p>
              </w:tc>
            </w:tr>
          </w:tbl>
          <w:p w14:paraId="254F48BE" w14:textId="77777777" w:rsidR="005E49D8" w:rsidRDefault="005E49D8" w:rsidP="008A698D">
            <w:pPr>
              <w:pStyle w:val="PGPText"/>
            </w:pPr>
          </w:p>
          <w:p w14:paraId="6DA65DDD" w14:textId="77777777" w:rsidR="005E49D8" w:rsidRDefault="005E49D8" w:rsidP="005E49D8">
            <w:pPr>
              <w:pStyle w:val="PGPBullet1"/>
            </w:pPr>
            <w:r>
              <w:t xml:space="preserve">Using the table below, first identify the types of professional </w:t>
            </w:r>
            <w:r w:rsidRPr="00137172">
              <w:rPr>
                <w:i/>
              </w:rPr>
              <w:t>roles</w:t>
            </w:r>
            <w:r>
              <w:t xml:space="preserve"> that would be best suited to help better forecast each of your two assumptions</w:t>
            </w:r>
          </w:p>
          <w:p w14:paraId="226BD402" w14:textId="77777777" w:rsidR="005E49D8" w:rsidRDefault="005E49D8" w:rsidP="005E49D8">
            <w:pPr>
              <w:pStyle w:val="PGPBullet2"/>
            </w:pPr>
            <w:r>
              <w:t>Put an “X” in the columns titled “</w:t>
            </w:r>
            <w:r w:rsidRPr="00930640">
              <w:t>Role helpful in answering or narrowing Assumption</w:t>
            </w:r>
            <w:r>
              <w:t xml:space="preserve">” to identify the best roles </w:t>
            </w:r>
          </w:p>
          <w:p w14:paraId="1DB119C9" w14:textId="77777777" w:rsidR="005E49D8" w:rsidRDefault="005E49D8" w:rsidP="005E49D8">
            <w:pPr>
              <w:pStyle w:val="PGPBullet1"/>
            </w:pPr>
            <w:r>
              <w:t xml:space="preserve">After you have selected the best </w:t>
            </w:r>
            <w:r w:rsidRPr="00137172">
              <w:rPr>
                <w:i/>
              </w:rPr>
              <w:t>roles</w:t>
            </w:r>
            <w:r>
              <w:t>, go to the corresponding two right-most columns and identify:</w:t>
            </w:r>
          </w:p>
          <w:p w14:paraId="2E36EB51" w14:textId="77777777" w:rsidR="005E49D8" w:rsidRDefault="005E49D8" w:rsidP="005E49D8">
            <w:pPr>
              <w:pStyle w:val="PGPBullet2"/>
            </w:pPr>
            <w:r>
              <w:t>The source where you could likely find this role (see the table footer for thoughts); or</w:t>
            </w:r>
          </w:p>
          <w:p w14:paraId="0BEE5E37" w14:textId="77777777" w:rsidR="005E49D8" w:rsidRDefault="005E49D8" w:rsidP="005E49D8">
            <w:pPr>
              <w:pStyle w:val="PGPBullet2"/>
            </w:pPr>
            <w:r>
              <w:t>If you know of specific individuals at a company or within the industry, record their name</w:t>
            </w:r>
          </w:p>
          <w:p w14:paraId="52A12B03" w14:textId="77777777" w:rsidR="005E49D8" w:rsidRPr="009667C5" w:rsidRDefault="005E49D8" w:rsidP="005E49D8">
            <w:pPr>
              <w:pStyle w:val="PGPBullet1"/>
            </w:pPr>
            <w:r>
              <w:t>If you were instructed to prepare before the workshop began, or if you have access to the information while taking the workshop, research the names of specific individuals to contact (you may hav</w:t>
            </w:r>
            <w:r w:rsidR="008A698D">
              <w:t>e more than one per assumption)</w:t>
            </w:r>
          </w:p>
        </w:tc>
      </w:tr>
      <w:tr w:rsidR="005E49D8" w:rsidRPr="002F6248" w14:paraId="2C35B0D9" w14:textId="77777777" w:rsidTr="002A5600">
        <w:tblPrEx>
          <w:tblLook w:val="0000" w:firstRow="0" w:lastRow="0" w:firstColumn="0" w:lastColumn="0" w:noHBand="0" w:noVBand="0"/>
        </w:tblPrEx>
        <w:trPr>
          <w:gridAfter w:val="4"/>
          <w:wAfter w:w="28" w:type="dxa"/>
          <w:cantSplit/>
          <w:trHeight w:val="7776"/>
          <w:hidden/>
        </w:trPr>
        <w:tc>
          <w:tcPr>
            <w:tcW w:w="378" w:type="dxa"/>
            <w:gridSpan w:val="2"/>
            <w:shd w:val="clear" w:color="auto" w:fill="auto"/>
          </w:tcPr>
          <w:p w14:paraId="5BB64E33"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7BE2DDCE" w14:textId="77777777" w:rsidR="005E49D8" w:rsidRDefault="005E49D8" w:rsidP="005E49D8">
            <w:pPr>
              <w:pStyle w:val="PGPTitle"/>
            </w:pPr>
            <w:r>
              <w:t>Roles, Names and Sources Table</w:t>
            </w:r>
          </w:p>
          <w:tbl>
            <w:tblPr>
              <w:tblStyle w:val="AnalystSolutions"/>
              <w:tblW w:w="9908" w:type="dxa"/>
              <w:tblLayout w:type="fixed"/>
              <w:tblLook w:val="04A0" w:firstRow="1" w:lastRow="0" w:firstColumn="1" w:lastColumn="0" w:noHBand="0" w:noVBand="1"/>
            </w:tblPr>
            <w:tblGrid>
              <w:gridCol w:w="3586"/>
              <w:gridCol w:w="1296"/>
              <w:gridCol w:w="1296"/>
              <w:gridCol w:w="1865"/>
              <w:gridCol w:w="1865"/>
            </w:tblGrid>
            <w:tr w:rsidR="005E49D8" w:rsidRPr="004377A4" w14:paraId="6292B8E3" w14:textId="77777777" w:rsidTr="003364F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86" w:type="dxa"/>
                  <w:noWrap/>
                  <w:hideMark/>
                </w:tcPr>
                <w:p w14:paraId="49641B86" w14:textId="77777777" w:rsidR="005E49D8" w:rsidRPr="004377A4" w:rsidRDefault="005E49D8" w:rsidP="003364FE">
                  <w:pPr>
                    <w:rPr>
                      <w:rFonts w:eastAsia="Times New Roman" w:cs="Arial"/>
                      <w:b/>
                      <w:szCs w:val="22"/>
                    </w:rPr>
                  </w:pPr>
                  <w:r>
                    <w:rPr>
                      <w:rFonts w:eastAsia="Times New Roman" w:cs="Arial"/>
                      <w:b/>
                      <w:szCs w:val="22"/>
                    </w:rPr>
                    <w:t xml:space="preserve">Live </w:t>
                  </w:r>
                  <w:r w:rsidRPr="004377A4">
                    <w:rPr>
                      <w:rFonts w:eastAsia="Times New Roman" w:cs="Arial"/>
                      <w:b/>
                      <w:szCs w:val="22"/>
                    </w:rPr>
                    <w:t>Information</w:t>
                  </w:r>
                  <w:r>
                    <w:rPr>
                      <w:rFonts w:eastAsia="Times New Roman" w:cs="Arial"/>
                      <w:b/>
                      <w:szCs w:val="22"/>
                    </w:rPr>
                    <w:t xml:space="preserve"> Source</w:t>
                  </w:r>
                </w:p>
              </w:tc>
              <w:tc>
                <w:tcPr>
                  <w:tcW w:w="1296" w:type="dxa"/>
                </w:tcPr>
                <w:p w14:paraId="2080CEE8"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#1?</w:t>
                  </w:r>
                </w:p>
              </w:tc>
              <w:tc>
                <w:tcPr>
                  <w:tcW w:w="1296" w:type="dxa"/>
                </w:tcPr>
                <w:p w14:paraId="088E4AF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#2?</w:t>
                  </w:r>
                </w:p>
              </w:tc>
              <w:tc>
                <w:tcPr>
                  <w:tcW w:w="1865" w:type="dxa"/>
                </w:tcPr>
                <w:p w14:paraId="55DF81EF"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#1</w:t>
                  </w:r>
                  <w:r w:rsidR="000C6875">
                    <w:rPr>
                      <w:rFonts w:eastAsia="Times New Roman"/>
                      <w:szCs w:val="22"/>
                    </w:rPr>
                    <w:t>*</w:t>
                  </w:r>
                </w:p>
              </w:tc>
              <w:tc>
                <w:tcPr>
                  <w:tcW w:w="1865" w:type="dxa"/>
                </w:tcPr>
                <w:p w14:paraId="7A88863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#2</w:t>
                  </w:r>
                  <w:r w:rsidR="000C6875">
                    <w:rPr>
                      <w:rFonts w:eastAsia="Times New Roman"/>
                      <w:szCs w:val="22"/>
                    </w:rPr>
                    <w:t>*</w:t>
                  </w:r>
                </w:p>
              </w:tc>
            </w:tr>
            <w:tr w:rsidR="005E49D8" w:rsidRPr="004377A4" w14:paraId="3C839B9C"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31CBB781" w14:textId="77777777" w:rsidR="005E49D8" w:rsidRPr="004377A4" w:rsidRDefault="005E49D8" w:rsidP="003364FE">
                  <w:pPr>
                    <w:rPr>
                      <w:rFonts w:eastAsia="Times New Roman" w:cs="Arial"/>
                      <w:szCs w:val="22"/>
                    </w:rPr>
                  </w:pPr>
                  <w:r>
                    <w:rPr>
                      <w:rFonts w:eastAsia="Times New Roman" w:cs="Arial"/>
                      <w:szCs w:val="22"/>
                    </w:rPr>
                    <w:t>A</w:t>
                  </w:r>
                  <w:r w:rsidRPr="004377A4">
                    <w:rPr>
                      <w:rFonts w:eastAsia="Times New Roman" w:cs="Arial"/>
                      <w:szCs w:val="22"/>
                    </w:rPr>
                    <w:t>uthor of book/academic paper</w:t>
                  </w:r>
                  <w:r>
                    <w:rPr>
                      <w:rFonts w:eastAsia="Times New Roman" w:cs="Arial"/>
                      <w:szCs w:val="22"/>
                    </w:rPr>
                    <w:t xml:space="preserve"> with expertise</w:t>
                  </w:r>
                </w:p>
              </w:tc>
              <w:tc>
                <w:tcPr>
                  <w:tcW w:w="1296" w:type="dxa"/>
                </w:tcPr>
                <w:p w14:paraId="6F4B9DF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42F6E45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4A3BE72"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68CDDC26"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5181117F"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1FF5888A" w14:textId="2384E87E" w:rsidR="005E49D8" w:rsidRPr="004377A4" w:rsidRDefault="005E49D8" w:rsidP="003364FE">
                  <w:pPr>
                    <w:rPr>
                      <w:rFonts w:eastAsia="Times New Roman" w:cs="Arial"/>
                      <w:b/>
                      <w:szCs w:val="22"/>
                    </w:rPr>
                  </w:pPr>
                  <w:r w:rsidRPr="004377A4">
                    <w:rPr>
                      <w:rFonts w:eastAsia="Times New Roman" w:cs="Arial"/>
                      <w:szCs w:val="22"/>
                    </w:rPr>
                    <w:t>Customer of, or supplier to, the company (</w:t>
                  </w:r>
                  <w:r w:rsidR="00BA0985" w:rsidRPr="004377A4">
                    <w:rPr>
                      <w:rFonts w:eastAsia="Times New Roman" w:cs="Arial"/>
                      <w:szCs w:val="22"/>
                    </w:rPr>
                    <w:t>publicly</w:t>
                  </w:r>
                  <w:r w:rsidRPr="004377A4">
                    <w:rPr>
                      <w:rFonts w:eastAsia="Times New Roman" w:cs="Arial"/>
                      <w:szCs w:val="22"/>
                    </w:rPr>
                    <w:t>-traded or privately-held)</w:t>
                  </w:r>
                </w:p>
              </w:tc>
              <w:tc>
                <w:tcPr>
                  <w:tcW w:w="1296" w:type="dxa"/>
                </w:tcPr>
                <w:p w14:paraId="2983D9F2"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424CDB27"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98030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5D257D9"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1669DB2A"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5F892407" w14:textId="77777777" w:rsidR="005E49D8" w:rsidRPr="004377A4" w:rsidRDefault="005E49D8" w:rsidP="003364FE">
                  <w:pPr>
                    <w:rPr>
                      <w:rFonts w:eastAsia="Times New Roman" w:cs="Arial"/>
                      <w:b/>
                      <w:szCs w:val="22"/>
                    </w:rPr>
                  </w:pPr>
                  <w:r>
                    <w:rPr>
                      <w:rFonts w:eastAsia="Times New Roman" w:cs="Arial"/>
                      <w:szCs w:val="22"/>
                    </w:rPr>
                    <w:t>F</w:t>
                  </w:r>
                  <w:r w:rsidRPr="004377A4">
                    <w:rPr>
                      <w:rFonts w:eastAsia="Times New Roman" w:cs="Arial"/>
                      <w:szCs w:val="22"/>
                    </w:rPr>
                    <w:t>orecasting service representative</w:t>
                  </w:r>
                </w:p>
              </w:tc>
              <w:tc>
                <w:tcPr>
                  <w:tcW w:w="1296" w:type="dxa"/>
                </w:tcPr>
                <w:p w14:paraId="2B381A27"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22501C71"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65FDF75"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570C857C"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61CBBDD6"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098A0F" w14:textId="77777777" w:rsidR="005E49D8" w:rsidRPr="004377A4" w:rsidRDefault="005E49D8" w:rsidP="003364FE">
                  <w:pPr>
                    <w:rPr>
                      <w:rFonts w:eastAsia="Times New Roman" w:cs="Arial"/>
                      <w:b/>
                      <w:szCs w:val="22"/>
                    </w:rPr>
                  </w:pPr>
                  <w:r w:rsidRPr="004377A4">
                    <w:rPr>
                      <w:rFonts w:eastAsia="Times New Roman" w:cs="Arial"/>
                      <w:szCs w:val="22"/>
                    </w:rPr>
                    <w:t>Government officials or staffers</w:t>
                  </w:r>
                </w:p>
              </w:tc>
              <w:tc>
                <w:tcPr>
                  <w:tcW w:w="1296" w:type="dxa"/>
                </w:tcPr>
                <w:p w14:paraId="67025D4E"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60C25C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B73663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524D9F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DB07F73"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603EAF67" w14:textId="77777777" w:rsidR="005E49D8" w:rsidRPr="004377A4" w:rsidRDefault="005E49D8" w:rsidP="003364FE">
                  <w:pPr>
                    <w:rPr>
                      <w:rFonts w:eastAsia="Times New Roman" w:cs="Arial"/>
                      <w:b/>
                      <w:szCs w:val="22"/>
                    </w:rPr>
                  </w:pPr>
                  <w:r w:rsidRPr="004377A4">
                    <w:rPr>
                      <w:rFonts w:eastAsia="Times New Roman" w:cs="Arial"/>
                      <w:szCs w:val="22"/>
                    </w:rPr>
                    <w:t>Industry association representative</w:t>
                  </w:r>
                </w:p>
              </w:tc>
              <w:tc>
                <w:tcPr>
                  <w:tcW w:w="1296" w:type="dxa"/>
                </w:tcPr>
                <w:p w14:paraId="5FDBFB8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154C4BB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2B01B31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B40BD7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39A46B0A"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7165217" w14:textId="77777777" w:rsidR="005E49D8" w:rsidRPr="004377A4" w:rsidRDefault="005E49D8" w:rsidP="003364FE">
                  <w:pPr>
                    <w:rPr>
                      <w:rFonts w:eastAsia="Times New Roman" w:cs="Arial"/>
                      <w:b/>
                      <w:szCs w:val="22"/>
                    </w:rPr>
                  </w:pPr>
                  <w:r>
                    <w:rPr>
                      <w:rFonts w:eastAsia="Times New Roman" w:cs="Arial"/>
                      <w:szCs w:val="22"/>
                    </w:rPr>
                    <w:t>Industry consultant</w:t>
                  </w:r>
                </w:p>
              </w:tc>
              <w:tc>
                <w:tcPr>
                  <w:tcW w:w="1296" w:type="dxa"/>
                </w:tcPr>
                <w:p w14:paraId="2E582B2D"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77D29B4"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7B59563"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C30DD3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223A1F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73AB3E77" w14:textId="77777777" w:rsidR="005E49D8" w:rsidRPr="004377A4" w:rsidRDefault="005E49D8" w:rsidP="003364FE">
                  <w:pPr>
                    <w:rPr>
                      <w:rFonts w:eastAsia="Times New Roman" w:cs="Arial"/>
                      <w:szCs w:val="22"/>
                    </w:rPr>
                  </w:pPr>
                  <w:r w:rsidRPr="004377A4">
                    <w:rPr>
                      <w:rFonts w:eastAsia="Times New Roman" w:cs="Arial"/>
                      <w:szCs w:val="22"/>
                    </w:rPr>
                    <w:t>Industry journalist/blogger</w:t>
                  </w:r>
                </w:p>
              </w:tc>
              <w:tc>
                <w:tcPr>
                  <w:tcW w:w="1296" w:type="dxa"/>
                </w:tcPr>
                <w:p w14:paraId="0B8841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53D50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3DADEE"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54639C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069B4D02"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C089728" w14:textId="77777777" w:rsidR="005E49D8" w:rsidRPr="004377A4" w:rsidRDefault="005E49D8" w:rsidP="003364FE">
                  <w:pPr>
                    <w:rPr>
                      <w:rFonts w:eastAsia="Times New Roman" w:cs="Arial"/>
                      <w:szCs w:val="22"/>
                    </w:rPr>
                  </w:pPr>
                  <w:r>
                    <w:rPr>
                      <w:rFonts w:eastAsia="Times New Roman" w:cs="Arial"/>
                      <w:szCs w:val="22"/>
                    </w:rPr>
                    <w:t>Management from privately held competitor in primary market</w:t>
                  </w:r>
                </w:p>
              </w:tc>
              <w:tc>
                <w:tcPr>
                  <w:tcW w:w="1296" w:type="dxa"/>
                </w:tcPr>
                <w:p w14:paraId="509BB611"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0A49088"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44969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F623BC1"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33CA65A8"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0EE5FCCD" w14:textId="31712A54" w:rsidR="005E49D8" w:rsidRPr="004377A4" w:rsidRDefault="005E49D8" w:rsidP="003364FE">
                  <w:pPr>
                    <w:rPr>
                      <w:rFonts w:eastAsia="Times New Roman" w:cs="Arial"/>
                      <w:b/>
                      <w:szCs w:val="22"/>
                    </w:rPr>
                  </w:pPr>
                  <w:r>
                    <w:rPr>
                      <w:rFonts w:eastAsia="Times New Roman" w:cs="Arial"/>
                      <w:szCs w:val="22"/>
                    </w:rPr>
                    <w:t xml:space="preserve">Management from </w:t>
                  </w:r>
                  <w:r w:rsidR="009830D8">
                    <w:rPr>
                      <w:rFonts w:eastAsia="Times New Roman" w:cs="Arial"/>
                      <w:szCs w:val="22"/>
                    </w:rPr>
                    <w:t>publicly</w:t>
                  </w:r>
                  <w:r>
                    <w:rPr>
                      <w:rFonts w:eastAsia="Times New Roman" w:cs="Arial"/>
                      <w:szCs w:val="22"/>
                    </w:rPr>
                    <w:t>-traded competitor in primary market</w:t>
                  </w:r>
                </w:p>
              </w:tc>
              <w:tc>
                <w:tcPr>
                  <w:tcW w:w="1296" w:type="dxa"/>
                </w:tcPr>
                <w:p w14:paraId="28200B5B"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70607573"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F86C359"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0010FDD"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056B318"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AAA5BC" w14:textId="77777777" w:rsidR="005E49D8" w:rsidRPr="004377A4" w:rsidRDefault="005E49D8" w:rsidP="003364FE">
                  <w:pPr>
                    <w:rPr>
                      <w:rFonts w:eastAsia="Times New Roman" w:cs="Arial"/>
                      <w:b/>
                      <w:szCs w:val="22"/>
                    </w:rPr>
                  </w:pPr>
                  <w:r>
                    <w:rPr>
                      <w:rFonts w:eastAsia="Times New Roman" w:cs="Arial"/>
                      <w:szCs w:val="22"/>
                    </w:rPr>
                    <w:t>Management from the company being researched</w:t>
                  </w:r>
                  <w:r w:rsidRPr="004377A4">
                    <w:rPr>
                      <w:rFonts w:eastAsia="Times New Roman" w:cs="Arial"/>
                      <w:szCs w:val="22"/>
                    </w:rPr>
                    <w:t xml:space="preserve"> (including investor relations)</w:t>
                  </w:r>
                </w:p>
              </w:tc>
              <w:tc>
                <w:tcPr>
                  <w:tcW w:w="1296" w:type="dxa"/>
                </w:tcPr>
                <w:p w14:paraId="0BA516F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576F746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9D239E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1038D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E301D1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92187A5" w14:textId="77777777" w:rsidR="005E49D8" w:rsidRPr="004377A4" w:rsidRDefault="005E49D8" w:rsidP="003364FE">
                  <w:pPr>
                    <w:rPr>
                      <w:rFonts w:eastAsia="Times New Roman" w:cs="Arial"/>
                      <w:szCs w:val="22"/>
                    </w:rPr>
                  </w:pPr>
                  <w:r>
                    <w:rPr>
                      <w:rFonts w:eastAsia="Times New Roman" w:cs="Arial"/>
                      <w:szCs w:val="22"/>
                    </w:rPr>
                    <w:t>Management from local competitor in an emerging market (for trends that involve international expansion)</w:t>
                  </w:r>
                </w:p>
              </w:tc>
              <w:tc>
                <w:tcPr>
                  <w:tcW w:w="1296" w:type="dxa"/>
                </w:tcPr>
                <w:p w14:paraId="765D9C4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042549A"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BB43997"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121EB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36B4084"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16D80FA6" w14:textId="77777777" w:rsidR="005E49D8" w:rsidRPr="004377A4" w:rsidRDefault="005E49D8" w:rsidP="003364FE">
                  <w:pPr>
                    <w:rPr>
                      <w:rFonts w:eastAsia="Times New Roman" w:cs="Arial"/>
                      <w:szCs w:val="22"/>
                    </w:rPr>
                  </w:pPr>
                  <w:r>
                    <w:rPr>
                      <w:rFonts w:eastAsia="Times New Roman" w:cs="Arial"/>
                      <w:szCs w:val="22"/>
                    </w:rPr>
                    <w:t xml:space="preserve">Other: </w:t>
                  </w:r>
                </w:p>
              </w:tc>
              <w:tc>
                <w:tcPr>
                  <w:tcW w:w="1296" w:type="dxa"/>
                </w:tcPr>
                <w:p w14:paraId="79DD15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319E9E35"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2D2815D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75D9E6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bl>
          <w:p w14:paraId="0496E757" w14:textId="77777777" w:rsidR="005E49D8" w:rsidRPr="00A9402F" w:rsidRDefault="005E49D8" w:rsidP="00A9402F">
            <w:pPr>
              <w:pStyle w:val="Footer"/>
            </w:pPr>
            <w:r>
              <w:t>* The “</w:t>
            </w:r>
            <w:r w:rsidRPr="00930640">
              <w:t>Source(s) to Find Names to Clarify Assumption</w:t>
            </w:r>
            <w:r>
              <w:t>” include online sites (e.g. LinkedIn, Monster.com), blogs or news stories authored by those with sector expertise, trade journals, industry award winners, conference speakers, book authors, databases of privately-held firms, consulting firms, expert networks, etc.</w:t>
            </w:r>
          </w:p>
        </w:tc>
      </w:tr>
      <w:tr w:rsidR="005E49D8" w:rsidRPr="00EA5933" w14:paraId="7939528D" w14:textId="77777777" w:rsidTr="002A5600">
        <w:tblPrEx>
          <w:tblLook w:val="0000" w:firstRow="0" w:lastRow="0" w:firstColumn="0" w:lastColumn="0" w:noHBand="0" w:noVBand="0"/>
        </w:tblPrEx>
        <w:trPr>
          <w:gridBefore w:val="1"/>
          <w:wBefore w:w="14" w:type="dxa"/>
          <w:cantSplit/>
        </w:trPr>
        <w:tc>
          <w:tcPr>
            <w:tcW w:w="1726" w:type="dxa"/>
            <w:gridSpan w:val="5"/>
          </w:tcPr>
          <w:p w14:paraId="22CE502C" w14:textId="77777777" w:rsidR="005E49D8" w:rsidRPr="007465E3" w:rsidRDefault="005E49D8" w:rsidP="003364FE">
            <w:pPr>
              <w:pStyle w:val="zLGPIconHandouts"/>
            </w:pPr>
            <w:r>
              <w:rPr>
                <w:noProof/>
              </w:rPr>
              <w:drawing>
                <wp:inline distT="0" distB="0" distL="0" distR="0" wp14:anchorId="3228AAEC" wp14:editId="5D31DE5F">
                  <wp:extent cx="658368" cy="658368"/>
                  <wp:effectExtent l="0" t="0" r="8890" b="8890"/>
                  <wp:docPr id="323" name="Picture 32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FE66B91" w14:textId="77777777" w:rsidR="005E49D8" w:rsidRPr="00767181" w:rsidRDefault="005E49D8" w:rsidP="00A9402F">
            <w:pPr>
              <w:pStyle w:val="Heading3"/>
            </w:pPr>
            <w:bookmarkStart w:id="17" w:name="_Toc425164544"/>
            <w:r>
              <w:t xml:space="preserve">Section </w:t>
            </w:r>
            <w:r>
              <w:fldChar w:fldCharType="begin"/>
            </w:r>
            <w:r>
              <w:instrText xml:space="preserve"> AUTONUM  \* Arabic \s : </w:instrText>
            </w:r>
            <w:r>
              <w:fldChar w:fldCharType="end"/>
            </w:r>
            <w:r>
              <w:t xml:space="preserve"> Cultivate Sources of Insight</w:t>
            </w:r>
            <w:bookmarkEnd w:id="17"/>
          </w:p>
          <w:p w14:paraId="25B993BC" w14:textId="77777777" w:rsidR="005E49D8" w:rsidRDefault="005E49D8" w:rsidP="005E49D8">
            <w:pPr>
              <w:pStyle w:val="PGPBullet1"/>
            </w:pPr>
            <w:r w:rsidRPr="0015097D">
              <w:t>Great analysts are continually looking for new sources of insight, which doesn’t occur on its own. There are activities that can help analysts make new connections (e.g. attending a target-rich conference), or at a minimum, bring the names of industry thought leaders to the analyst’s attention (e.g. an insightful industry blog).</w:t>
            </w:r>
          </w:p>
          <w:p w14:paraId="5B656903" w14:textId="77777777" w:rsidR="005E49D8" w:rsidRDefault="005E49D8" w:rsidP="005E49D8">
            <w:pPr>
              <w:pStyle w:val="PGPBullet1"/>
            </w:pPr>
            <w:r>
              <w:t>In the table below:</w:t>
            </w:r>
          </w:p>
          <w:p w14:paraId="5C7A9080" w14:textId="77777777" w:rsidR="005E49D8" w:rsidRDefault="005E49D8" w:rsidP="005E49D8">
            <w:pPr>
              <w:pStyle w:val="PGPBullet2"/>
            </w:pPr>
            <w:r>
              <w:t>Check if you currently use the method regularly</w:t>
            </w:r>
          </w:p>
          <w:p w14:paraId="6506545E" w14:textId="77777777" w:rsidR="005E49D8" w:rsidRDefault="005E49D8" w:rsidP="005E49D8">
            <w:pPr>
              <w:pStyle w:val="PGPBullet2"/>
            </w:pPr>
            <w:r>
              <w:t>Check if you would like to use this method more often</w:t>
            </w:r>
          </w:p>
          <w:p w14:paraId="3EDF7A22" w14:textId="77777777" w:rsidR="005E49D8" w:rsidRDefault="005E49D8" w:rsidP="005E49D8">
            <w:pPr>
              <w:pStyle w:val="PGPBullet2"/>
            </w:pPr>
            <w:r>
              <w:t>For those methods you would like to use more often, create a game plan in the right-most column that explains how you will achieve this (be as specific as possible in terms of dates and names of events, publications, websites, etc.)</w:t>
            </w:r>
          </w:p>
          <w:p w14:paraId="1E5D37FB" w14:textId="77777777" w:rsidR="005E49D8" w:rsidRPr="009667C5" w:rsidRDefault="005E49D8" w:rsidP="005E49D8">
            <w:pPr>
              <w:pStyle w:val="PGPBullet1"/>
            </w:pPr>
            <w:r>
              <w:t>When reviewing the</w:t>
            </w:r>
            <w:r w:rsidRPr="0015097D">
              <w:t xml:space="preserve"> methods below, </w:t>
            </w:r>
            <w:r>
              <w:t xml:space="preserve">remember to </w:t>
            </w:r>
            <w:r w:rsidRPr="0015097D">
              <w:t xml:space="preserve">focus on those where your involvement will </w:t>
            </w:r>
            <w:r w:rsidRPr="0015097D">
              <w:rPr>
                <w:i/>
              </w:rPr>
              <w:t>help gain insights that clarify the assumptions surrounding your stocks’ critical factors</w:t>
            </w:r>
            <w:r w:rsidRPr="0015097D">
              <w:t>. Reading an industry blog or attending a conference that offer no new contacts with expertise of your stock’s critical fa</w:t>
            </w:r>
            <w:r>
              <w:t>ctors is likely a waste of time.</w:t>
            </w:r>
          </w:p>
        </w:tc>
      </w:tr>
      <w:tr w:rsidR="005E49D8" w:rsidRPr="002F6248" w14:paraId="2FF763C7"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2720D82C"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3211C7A8" w14:textId="77777777" w:rsidR="005E49D8" w:rsidRPr="002F6248" w:rsidRDefault="005E49D8" w:rsidP="005E49D8">
            <w:pPr>
              <w:pStyle w:val="PGPTitle"/>
            </w:pPr>
            <w:r>
              <w:t>Cultivate Sources of Insight Table</w:t>
            </w:r>
          </w:p>
          <w:tbl>
            <w:tblPr>
              <w:tblStyle w:val="AnalystSolutions"/>
              <w:tblW w:w="9936" w:type="dxa"/>
              <w:tblLayout w:type="fixed"/>
              <w:tblLook w:val="04A0" w:firstRow="1" w:lastRow="0" w:firstColumn="1" w:lastColumn="0" w:noHBand="0" w:noVBand="1"/>
            </w:tblPr>
            <w:tblGrid>
              <w:gridCol w:w="4032"/>
              <w:gridCol w:w="1296"/>
              <w:gridCol w:w="1296"/>
              <w:gridCol w:w="3312"/>
            </w:tblGrid>
            <w:tr w:rsidR="005E49D8" w14:paraId="58319DE6"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32" w:type="dxa"/>
                </w:tcPr>
                <w:p w14:paraId="6F25504B" w14:textId="77777777" w:rsidR="005E49D8" w:rsidRDefault="005E49D8" w:rsidP="005E49D8">
                  <w:pPr>
                    <w:pStyle w:val="PGPText"/>
                  </w:pPr>
                  <w:r>
                    <w:t>Methods to Cultivate Sources of Insight</w:t>
                  </w:r>
                </w:p>
              </w:tc>
              <w:tc>
                <w:tcPr>
                  <w:tcW w:w="1296" w:type="dxa"/>
                </w:tcPr>
                <w:p w14:paraId="05864C6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currently use this regularly</w:t>
                  </w:r>
                </w:p>
              </w:tc>
              <w:tc>
                <w:tcPr>
                  <w:tcW w:w="1296" w:type="dxa"/>
                </w:tcPr>
                <w:p w14:paraId="0C2DC85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would like to use this more often</w:t>
                  </w:r>
                </w:p>
              </w:tc>
              <w:tc>
                <w:tcPr>
                  <w:tcW w:w="3312" w:type="dxa"/>
                </w:tcPr>
                <w:p w14:paraId="536B5891"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Steps you will take for those methods you want to use more often</w:t>
                  </w:r>
                </w:p>
              </w:tc>
            </w:tr>
            <w:tr w:rsidR="005E49D8" w14:paraId="0C42B9C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28357A0" w14:textId="77777777" w:rsidR="005E49D8" w:rsidRDefault="005E49D8" w:rsidP="005E49D8">
                  <w:pPr>
                    <w:pStyle w:val="PGPText"/>
                  </w:pPr>
                  <w:r>
                    <w:t xml:space="preserve">Proactively read relevant industry trade blogs and journals </w:t>
                  </w:r>
                </w:p>
              </w:tc>
              <w:tc>
                <w:tcPr>
                  <w:tcW w:w="1296" w:type="dxa"/>
                </w:tcPr>
                <w:p w14:paraId="03C54B27"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42E0C939"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494671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1FDFCA9B"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6DE4037" w14:textId="18C539C5" w:rsidR="005E49D8" w:rsidRDefault="005E49D8" w:rsidP="005E49D8">
                  <w:pPr>
                    <w:pStyle w:val="PGPText"/>
                  </w:pPr>
                  <w:r>
                    <w:t xml:space="preserve">Attend industry events not sponsored by </w:t>
                  </w:r>
                  <w:r w:rsidR="00F3425F">
                    <w:t>publicly</w:t>
                  </w:r>
                  <w:r w:rsidR="00531003">
                    <w:t>-traded</w:t>
                  </w:r>
                  <w:r>
                    <w:t xml:space="preserve"> companies (e.g. conferences, trade shows)</w:t>
                  </w:r>
                </w:p>
              </w:tc>
              <w:tc>
                <w:tcPr>
                  <w:tcW w:w="1296" w:type="dxa"/>
                </w:tcPr>
                <w:p w14:paraId="475262E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EA951E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00B7A27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0B1902A5"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676C51F5" w14:textId="77777777" w:rsidR="005E49D8" w:rsidRDefault="005E49D8" w:rsidP="005E49D8">
                  <w:pPr>
                    <w:pStyle w:val="PGPText"/>
                  </w:pPr>
                  <w:r>
                    <w:t>Approach good conference speakers after their presentation</w:t>
                  </w:r>
                  <w:r w:rsidR="00531003">
                    <w:t xml:space="preserve"> (possibly after the conference)</w:t>
                  </w:r>
                </w:p>
              </w:tc>
              <w:tc>
                <w:tcPr>
                  <w:tcW w:w="1296" w:type="dxa"/>
                </w:tcPr>
                <w:p w14:paraId="41910B71"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470D1B4"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729D68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5C4BAEF1"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9872D7C" w14:textId="77777777" w:rsidR="005E49D8" w:rsidRDefault="005E49D8" w:rsidP="005E49D8">
                  <w:pPr>
                    <w:pStyle w:val="PGPText"/>
                  </w:pPr>
                  <w:r>
                    <w:t>Attend industry social events (such as evening conference events and annual award banquets)</w:t>
                  </w:r>
                </w:p>
              </w:tc>
              <w:tc>
                <w:tcPr>
                  <w:tcW w:w="1296" w:type="dxa"/>
                </w:tcPr>
                <w:p w14:paraId="31E8DB1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4D29000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38F2F91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11E8CE6F"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E83327C" w14:textId="77777777" w:rsidR="005E49D8" w:rsidRDefault="005E49D8" w:rsidP="005E49D8">
                  <w:pPr>
                    <w:pStyle w:val="PGPText"/>
                  </w:pPr>
                  <w:r>
                    <w:t>Belong to relevant on-line groups (e.g. LinkedIn groups)</w:t>
                  </w:r>
                </w:p>
              </w:tc>
              <w:tc>
                <w:tcPr>
                  <w:tcW w:w="1296" w:type="dxa"/>
                </w:tcPr>
                <w:p w14:paraId="6A349E3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FA624F3"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3E48C58"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7FCD2ED4"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2B443039" w14:textId="77777777" w:rsidR="005E49D8" w:rsidRDefault="005E49D8" w:rsidP="005E49D8">
                  <w:pPr>
                    <w:pStyle w:val="PGPText"/>
                  </w:pPr>
                  <w:r>
                    <w:t>Belong to industry task forces, committees or philanthropies that include key decision makers</w:t>
                  </w:r>
                </w:p>
              </w:tc>
              <w:tc>
                <w:tcPr>
                  <w:tcW w:w="1296" w:type="dxa"/>
                </w:tcPr>
                <w:p w14:paraId="71FAC183"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BDEB161"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6947BA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5E3349E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D8A7944" w14:textId="77777777" w:rsidR="005E49D8" w:rsidRDefault="005E49D8" w:rsidP="005E49D8">
                  <w:pPr>
                    <w:pStyle w:val="PGPText"/>
                  </w:pPr>
                  <w:r>
                    <w:t>Belong to industry associations (possibly as an “associate” member)</w:t>
                  </w:r>
                </w:p>
              </w:tc>
              <w:tc>
                <w:tcPr>
                  <w:tcW w:w="1296" w:type="dxa"/>
                </w:tcPr>
                <w:p w14:paraId="445B287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82BC2A1"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1D6882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0EADF746"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0A783DA" w14:textId="77777777" w:rsidR="005E49D8" w:rsidRDefault="005E49D8" w:rsidP="005E49D8">
                  <w:pPr>
                    <w:pStyle w:val="PGPText"/>
                  </w:pPr>
                  <w:r>
                    <w:t>Be on the distribution list of relevant industry consulting firms that publish reports and white papers</w:t>
                  </w:r>
                </w:p>
              </w:tc>
              <w:tc>
                <w:tcPr>
                  <w:tcW w:w="1296" w:type="dxa"/>
                </w:tcPr>
                <w:p w14:paraId="657A26F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1A360423"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254978D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31003" w14:paraId="4DA9B97E"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42F3F51F" w14:textId="77777777" w:rsidR="00531003" w:rsidRDefault="00531003" w:rsidP="006D505A">
                  <w:pPr>
                    <w:pStyle w:val="PGPText"/>
                  </w:pPr>
                  <w:r>
                    <w:t>Speak with other analysts at your firm who cover stocks that are large suppliers to, or customers of, your companies in order to get names of good industry contacts</w:t>
                  </w:r>
                </w:p>
              </w:tc>
              <w:tc>
                <w:tcPr>
                  <w:tcW w:w="1296" w:type="dxa"/>
                </w:tcPr>
                <w:p w14:paraId="240F850C" w14:textId="77777777" w:rsidR="00531003" w:rsidRDefault="00531003"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026FEE96"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1B20A013"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r>
            <w:tr w:rsidR="005E49D8" w14:paraId="1D3521E2"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33DF749" w14:textId="77777777" w:rsidR="005E49D8" w:rsidRDefault="00531003" w:rsidP="005E49D8">
                  <w:pPr>
                    <w:pStyle w:val="PGPText"/>
                  </w:pPr>
                  <w:r>
                    <w:t>Other:________________________________</w:t>
                  </w:r>
                </w:p>
              </w:tc>
              <w:tc>
                <w:tcPr>
                  <w:tcW w:w="1296" w:type="dxa"/>
                </w:tcPr>
                <w:p w14:paraId="7B445D3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08B8316B"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1D4C8FC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bl>
          <w:p w14:paraId="1A61AB5A" w14:textId="77777777" w:rsidR="005E49D8" w:rsidRPr="002F6248" w:rsidRDefault="005E49D8" w:rsidP="005E49D8">
            <w:pPr>
              <w:pStyle w:val="PGPText"/>
              <w:rPr>
                <w:color w:val="FF0000"/>
                <w:sz w:val="20"/>
              </w:rPr>
            </w:pPr>
          </w:p>
        </w:tc>
      </w:tr>
      <w:tr w:rsidR="005E49D8" w:rsidRPr="00EA5933" w14:paraId="524906CE" w14:textId="77777777" w:rsidTr="002A5600">
        <w:tblPrEx>
          <w:tblLook w:val="0000" w:firstRow="0" w:lastRow="0" w:firstColumn="0" w:lastColumn="0" w:noHBand="0" w:noVBand="0"/>
        </w:tblPrEx>
        <w:trPr>
          <w:gridBefore w:val="1"/>
          <w:wBefore w:w="14" w:type="dxa"/>
          <w:cantSplit/>
        </w:trPr>
        <w:tc>
          <w:tcPr>
            <w:tcW w:w="1726" w:type="dxa"/>
            <w:gridSpan w:val="5"/>
          </w:tcPr>
          <w:p w14:paraId="40BB9918" w14:textId="77777777" w:rsidR="005E49D8" w:rsidRPr="007465E3" w:rsidRDefault="005E49D8" w:rsidP="003364FE">
            <w:pPr>
              <w:pStyle w:val="zLGPIconHandouts"/>
            </w:pPr>
            <w:r>
              <w:rPr>
                <w:noProof/>
              </w:rPr>
              <w:lastRenderedPageBreak/>
              <w:drawing>
                <wp:inline distT="0" distB="0" distL="0" distR="0" wp14:anchorId="5D2CDD05" wp14:editId="1D27E1FC">
                  <wp:extent cx="658368" cy="658368"/>
                  <wp:effectExtent l="0" t="0" r="8890" b="8890"/>
                  <wp:docPr id="328" name="Picture 32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77ECF25A" w14:textId="77777777" w:rsidR="005E49D8" w:rsidRPr="00767181" w:rsidRDefault="005E49D8" w:rsidP="00A9402F">
            <w:pPr>
              <w:pStyle w:val="Heading3"/>
            </w:pPr>
            <w:bookmarkStart w:id="18" w:name="_Toc425164545"/>
            <w:r>
              <w:t xml:space="preserve">Section </w:t>
            </w:r>
            <w:r>
              <w:fldChar w:fldCharType="begin"/>
            </w:r>
            <w:r>
              <w:instrText xml:space="preserve"> AUTONUM  \* Arabic \s : </w:instrText>
            </w:r>
            <w:r>
              <w:fldChar w:fldCharType="end"/>
            </w:r>
            <w:r>
              <w:t xml:space="preserve"> Create Questions That Get Answers</w:t>
            </w:r>
            <w:bookmarkEnd w:id="18"/>
          </w:p>
          <w:p w14:paraId="581A4F38" w14:textId="77777777" w:rsidR="005E49D8" w:rsidRDefault="005E49D8" w:rsidP="005E49D8">
            <w:pPr>
              <w:pStyle w:val="PGPBullet1"/>
            </w:pPr>
            <w:r>
              <w:t>The purpose of this section of the TAP is to ensure the questions you ask of information sources (including management of companies you cover), will yield insights helpful for stock picking</w:t>
            </w:r>
          </w:p>
          <w:p w14:paraId="045E002C" w14:textId="77777777" w:rsidR="005E49D8" w:rsidRDefault="005E49D8" w:rsidP="005E49D8">
            <w:pPr>
              <w:pStyle w:val="PGPBullet1"/>
            </w:pPr>
            <w:r>
              <w:t xml:space="preserve">You will need the Detailed Reference Card </w:t>
            </w:r>
            <w:r w:rsidRPr="00CE16E2">
              <w:rPr>
                <w:i/>
              </w:rPr>
              <w:t>Questioning Techniques for Obtaining Insights Using the ICE™ Framework</w:t>
            </w:r>
            <w:r>
              <w:t xml:space="preserve"> and therefore have it available before proceeding</w:t>
            </w:r>
          </w:p>
          <w:p w14:paraId="25394FE2" w14:textId="77777777" w:rsidR="005E49D8" w:rsidRDefault="005E49D8" w:rsidP="005E49D8">
            <w:pPr>
              <w:pStyle w:val="PGPBullet1"/>
            </w:pPr>
            <w:r>
              <w:t>Start by focusing on two of the critical factors or assumptions you created earlier in the TAP. Put these in the first row of the table that follows.</w:t>
            </w:r>
          </w:p>
          <w:p w14:paraId="22BA57E9" w14:textId="14842245" w:rsidR="005E49D8" w:rsidRDefault="005E49D8" w:rsidP="005E49D8">
            <w:pPr>
              <w:pStyle w:val="PGPBullet1"/>
            </w:pPr>
            <w:r>
              <w:t xml:space="preserve">Then </w:t>
            </w:r>
            <w:r w:rsidR="00745474">
              <w:t>complete</w:t>
            </w:r>
            <w:r>
              <w:t xml:space="preserve"> </w:t>
            </w:r>
            <w:r w:rsidR="00745474">
              <w:t>the entire column</w:t>
            </w:r>
            <w:r>
              <w:t xml:space="preserve"> for your first critical factor or assumption (center column) and </w:t>
            </w:r>
            <w:r w:rsidR="00745474">
              <w:t>when this is done</w:t>
            </w:r>
            <w:r>
              <w:t xml:space="preserve"> move onto your second critical factor or assumption (right-most column)</w:t>
            </w:r>
          </w:p>
          <w:p w14:paraId="61CB5212" w14:textId="77777777" w:rsidR="005E49D8" w:rsidRDefault="005E49D8" w:rsidP="005E49D8">
            <w:pPr>
              <w:pStyle w:val="PGPBullet1"/>
            </w:pPr>
            <w:r>
              <w:t>We have provided examples for the first three rows of information to help clarify the exercise</w:t>
            </w:r>
          </w:p>
          <w:p w14:paraId="501860DE" w14:textId="77777777" w:rsidR="005E49D8" w:rsidRPr="009667C5" w:rsidRDefault="005E49D8" w:rsidP="005E49D8">
            <w:pPr>
              <w:pStyle w:val="PGPBullet1"/>
            </w:pPr>
            <w:r>
              <w:t>You should provide your response where prompted and in all of the empty boxes</w:t>
            </w:r>
          </w:p>
        </w:tc>
      </w:tr>
      <w:tr w:rsidR="005E49D8" w:rsidRPr="002F6248" w14:paraId="7BDBAD43" w14:textId="77777777" w:rsidTr="002A5600">
        <w:tblPrEx>
          <w:tblLook w:val="0000" w:firstRow="0" w:lastRow="0" w:firstColumn="0" w:lastColumn="0" w:noHBand="0" w:noVBand="0"/>
        </w:tblPrEx>
        <w:trPr>
          <w:gridAfter w:val="2"/>
          <w:wAfter w:w="14" w:type="dxa"/>
          <w:cantSplit/>
          <w:trHeight w:val="300"/>
          <w:hidden/>
        </w:trPr>
        <w:tc>
          <w:tcPr>
            <w:tcW w:w="378" w:type="dxa"/>
            <w:gridSpan w:val="2"/>
            <w:shd w:val="clear" w:color="auto" w:fill="auto"/>
          </w:tcPr>
          <w:p w14:paraId="5696E4BA" w14:textId="77777777" w:rsidR="005E49D8" w:rsidRPr="002F6248" w:rsidRDefault="005E49D8" w:rsidP="003364FE">
            <w:pPr>
              <w:pStyle w:val="zLGPIconExtractHandout"/>
              <w:rPr>
                <w:color w:val="FF0000"/>
              </w:rPr>
            </w:pPr>
            <w:r w:rsidRPr="002F6248">
              <w:rPr>
                <w:color w:val="FF0000"/>
              </w:rPr>
              <w:lastRenderedPageBreak/>
              <w:t>z</w:t>
            </w:r>
          </w:p>
        </w:tc>
        <w:tc>
          <w:tcPr>
            <w:tcW w:w="10120" w:type="dxa"/>
            <w:gridSpan w:val="7"/>
          </w:tcPr>
          <w:p w14:paraId="75D18FE1" w14:textId="77777777" w:rsidR="005E49D8" w:rsidRDefault="005E49D8" w:rsidP="005E49D8">
            <w:pPr>
              <w:pStyle w:val="PGPTitle"/>
            </w:pPr>
            <w:r>
              <w:t>Create Questions That Get Answers Table</w:t>
            </w:r>
          </w:p>
          <w:tbl>
            <w:tblPr>
              <w:tblStyle w:val="AnalystSolutions"/>
              <w:tblW w:w="0" w:type="auto"/>
              <w:tblLayout w:type="fixed"/>
              <w:tblLook w:val="04A0" w:firstRow="1" w:lastRow="0" w:firstColumn="1" w:lastColumn="0" w:noHBand="0" w:noVBand="1"/>
            </w:tblPr>
            <w:tblGrid>
              <w:gridCol w:w="3301"/>
              <w:gridCol w:w="3301"/>
              <w:gridCol w:w="3301"/>
            </w:tblGrid>
            <w:tr w:rsidR="005E49D8" w14:paraId="22F02D7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14:paraId="0389A28D" w14:textId="77777777" w:rsidR="005E49D8" w:rsidRDefault="005E49D8" w:rsidP="00F5138B">
                  <w:pPr>
                    <w:pStyle w:val="PGPText"/>
                  </w:pPr>
                </w:p>
              </w:tc>
              <w:tc>
                <w:tcPr>
                  <w:tcW w:w="3301" w:type="dxa"/>
                </w:tcPr>
                <w:p w14:paraId="522DBFC8"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#1</w:t>
                  </w:r>
                </w:p>
              </w:tc>
              <w:tc>
                <w:tcPr>
                  <w:tcW w:w="3301" w:type="dxa"/>
                </w:tcPr>
                <w:p w14:paraId="40233D3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#2</w:t>
                  </w:r>
                </w:p>
              </w:tc>
            </w:tr>
            <w:tr w:rsidR="005E49D8" w14:paraId="35B70EFF"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01" w:type="dxa"/>
                </w:tcPr>
                <w:p w14:paraId="730DEB53" w14:textId="77777777" w:rsidR="005E49D8" w:rsidRDefault="005E49D8" w:rsidP="005E49D8">
                  <w:pPr>
                    <w:pStyle w:val="PGPText"/>
                  </w:pPr>
                  <w:r>
                    <w:t>Stock</w:t>
                  </w:r>
                </w:p>
              </w:tc>
              <w:tc>
                <w:tcPr>
                  <w:tcW w:w="3301" w:type="dxa"/>
                  <w:vAlign w:val="top"/>
                </w:tcPr>
                <w:p w14:paraId="7809C3F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Amazon.com (AMZN)</w:t>
                  </w:r>
                </w:p>
                <w:p w14:paraId="29AFBB7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 xml:space="preserve">: </w:t>
                  </w:r>
                </w:p>
              </w:tc>
              <w:tc>
                <w:tcPr>
                  <w:tcW w:w="3301" w:type="dxa"/>
                  <w:vAlign w:val="top"/>
                </w:tcPr>
                <w:p w14:paraId="55B78AE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Union Pacific (UNP)</w:t>
                  </w:r>
                </w:p>
                <w:p w14:paraId="7D580B5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w:t>
                  </w:r>
                </w:p>
              </w:tc>
            </w:tr>
            <w:tr w:rsidR="005E49D8" w14:paraId="51A6D468"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3301" w:type="dxa"/>
                </w:tcPr>
                <w:p w14:paraId="4AC72E1E" w14:textId="77777777" w:rsidR="005E49D8" w:rsidRDefault="005E49D8" w:rsidP="005E49D8">
                  <w:pPr>
                    <w:pStyle w:val="PGPText"/>
                  </w:pPr>
                  <w:r>
                    <w:t>Critical factor or assumption (from earlier TAP section)</w:t>
                  </w:r>
                </w:p>
              </w:tc>
              <w:tc>
                <w:tcPr>
                  <w:tcW w:w="3301" w:type="dxa"/>
                  <w:vAlign w:val="top"/>
                </w:tcPr>
                <w:p w14:paraId="56411AC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Adoption rate of e-commerce within emerging markets</w:t>
                  </w:r>
                </w:p>
                <w:p w14:paraId="1AAE058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c>
                <w:tcPr>
                  <w:tcW w:w="3301" w:type="dxa"/>
                  <w:vAlign w:val="top"/>
                </w:tcPr>
                <w:p w14:paraId="211640A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Changes in freight railroad capacity</w:t>
                  </w:r>
                </w:p>
                <w:p w14:paraId="6DBB9DE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r>
            <w:tr w:rsidR="005E49D8" w14:paraId="122777FE" w14:textId="77777777" w:rsidTr="003364FE">
              <w:trPr>
                <w:cnfStyle w:val="000000100000" w:firstRow="0" w:lastRow="0" w:firstColumn="0" w:lastColumn="0" w:oddVBand="0" w:evenVBand="0" w:oddHBand="1" w:evenHBand="0" w:firstRowFirstColumn="0" w:firstRowLastColumn="0" w:lastRowFirstColumn="0" w:lastRowLastColumn="0"/>
                <w:trHeight w:val="3168"/>
              </w:trPr>
              <w:tc>
                <w:tcPr>
                  <w:cnfStyle w:val="001000000000" w:firstRow="0" w:lastRow="0" w:firstColumn="1" w:lastColumn="0" w:oddVBand="0" w:evenVBand="0" w:oddHBand="0" w:evenHBand="0" w:firstRowFirstColumn="0" w:firstRowLastColumn="0" w:lastRowFirstColumn="0" w:lastRowLastColumn="0"/>
                  <w:tcW w:w="3301" w:type="dxa"/>
                </w:tcPr>
                <w:p w14:paraId="082F79EB" w14:textId="77777777" w:rsidR="005E49D8" w:rsidRDefault="005E49D8" w:rsidP="005E49D8">
                  <w:pPr>
                    <w:pStyle w:val="PGPText"/>
                  </w:pPr>
                  <w:r>
                    <w:t xml:space="preserve">Following Step 1 of the ICE™ framework, </w:t>
                  </w:r>
                  <w:r w:rsidRPr="00142AA9">
                    <w:rPr>
                      <w:u w:val="single"/>
                    </w:rPr>
                    <w:t>if</w:t>
                  </w:r>
                  <w:r>
                    <w:t xml:space="preserve"> there is a credible forecast for the factor or assumption (other than by you) list the source and forecast (quantify when possible):</w:t>
                  </w:r>
                </w:p>
              </w:tc>
              <w:tc>
                <w:tcPr>
                  <w:tcW w:w="3301" w:type="dxa"/>
                  <w:vAlign w:val="top"/>
                </w:tcPr>
                <w:p w14:paraId="2064E19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 management expects emerging market e-commerce to take 1%-2% market share from retail stores per year over the next 3 years</w:t>
                  </w:r>
                </w:p>
                <w:p w14:paraId="592E768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p w14:paraId="668606B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p w14:paraId="3EBD5781" w14:textId="77777777" w:rsidR="005E49D8" w:rsidRPr="00D22817"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0D2B759"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GE, which is one of only two freight locomotive manufacturers, expects locomotive deliveries to grow only 2% per year for the next 2 years, while freight demand grows at 5% each year</w:t>
                  </w:r>
                </w:p>
                <w:p w14:paraId="2ED08FC0" w14:textId="77777777" w:rsidR="005E49D8" w:rsidRPr="00D22817"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tc>
            </w:tr>
            <w:tr w:rsidR="005E49D8" w14:paraId="2E352C25"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0F3315F1" w14:textId="77777777" w:rsidR="005E49D8" w:rsidRDefault="005E49D8" w:rsidP="005E49D8">
                  <w:pPr>
                    <w:pStyle w:val="PGPText"/>
                  </w:pPr>
                  <w:r w:rsidRPr="00DC5960">
                    <w:t>Provide your forecast for the factor or assumption (if you don’t have a good one, create a fictitious one for now</w:t>
                  </w:r>
                  <w:r>
                    <w:t>):</w:t>
                  </w:r>
                </w:p>
              </w:tc>
              <w:tc>
                <w:tcPr>
                  <w:tcW w:w="3301" w:type="dxa"/>
                  <w:vAlign w:val="top"/>
                </w:tcPr>
                <w:p w14:paraId="35DD856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0E5356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8804E8A"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48EB5A16" w14:textId="77777777" w:rsidR="005E49D8" w:rsidRDefault="005E49D8" w:rsidP="00814C36">
                  <w:pPr>
                    <w:pStyle w:val="PGPText"/>
                  </w:pPr>
                  <w:r w:rsidRPr="00DC5960">
                    <w:t xml:space="preserve">Using the DRC </w:t>
                  </w:r>
                  <w:r w:rsidRPr="00CE16E2">
                    <w:rPr>
                      <w:i/>
                    </w:rPr>
                    <w:t>Questioning Techniques for Obtaining Insights Using the ICE™ Framework</w:t>
                  </w:r>
                  <w:r w:rsidRPr="00DC5960">
                    <w:t xml:space="preserve">, review the table titled “Question Types That Reference Specific Parameters to Evoke Specific Answers” </w:t>
                  </w:r>
                  <w:r w:rsidR="00814C36">
                    <w:t xml:space="preserve">(Exhibit 3) </w:t>
                  </w:r>
                  <w:r w:rsidRPr="00DC5960">
                    <w:t xml:space="preserve">to </w:t>
                  </w:r>
                  <w:r w:rsidRPr="009C4C30">
                    <w:rPr>
                      <w:b/>
                    </w:rPr>
                    <w:t>create a question that has a parameter</w:t>
                  </w:r>
                  <w:r>
                    <w:t>:</w:t>
                  </w:r>
                </w:p>
              </w:tc>
              <w:tc>
                <w:tcPr>
                  <w:tcW w:w="3301" w:type="dxa"/>
                  <w:vAlign w:val="top"/>
                </w:tcPr>
                <w:p w14:paraId="07EBE53F"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7FC660E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6CACD187"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6D51EF0E" w14:textId="77777777" w:rsidR="005E49D8" w:rsidRPr="00DC5960" w:rsidRDefault="005E49D8" w:rsidP="005E49D8">
                  <w:pPr>
                    <w:pStyle w:val="PGPText"/>
                  </w:pPr>
                  <w:r w:rsidRPr="00DC5960">
                    <w:t xml:space="preserve">Go to “Step 2” of the DRC (“C” of ICE™ framework) and ensure your question above uses non-threatening language and terms. </w:t>
                  </w:r>
                  <w:r w:rsidRPr="009C4C30">
                    <w:rPr>
                      <w:b/>
                    </w:rPr>
                    <w:t>If you need to make changes to the question you composed in the row above, re-write your question here:</w:t>
                  </w:r>
                </w:p>
              </w:tc>
              <w:tc>
                <w:tcPr>
                  <w:tcW w:w="3301" w:type="dxa"/>
                  <w:vAlign w:val="top"/>
                </w:tcPr>
                <w:p w14:paraId="7B4CCDB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4C7CD96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345EA82"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3CEF2014" w14:textId="77777777" w:rsidR="005E49D8" w:rsidRPr="00DC5960" w:rsidRDefault="005E49D8" w:rsidP="005E49D8">
                  <w:pPr>
                    <w:pStyle w:val="PGPText"/>
                  </w:pPr>
                  <w:r w:rsidRPr="00DC5960">
                    <w:t xml:space="preserve">Go to “Step 3 of the DRC (“E” of ICE™ framework) and incorporate as many of the strategies as you can that will </w:t>
                  </w:r>
                  <w:r w:rsidRPr="009C4C30">
                    <w:rPr>
                      <w:b/>
                    </w:rPr>
                    <w:t>entice a thorough response. Re-write your question here:</w:t>
                  </w:r>
                </w:p>
              </w:tc>
              <w:tc>
                <w:tcPr>
                  <w:tcW w:w="3301" w:type="dxa"/>
                  <w:vAlign w:val="top"/>
                </w:tcPr>
                <w:p w14:paraId="3CAE78CE"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C5D530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5C427051" w14:textId="77777777" w:rsidR="005E49D8" w:rsidRPr="002F6248" w:rsidRDefault="005E49D8" w:rsidP="005E49D8">
            <w:pPr>
              <w:pStyle w:val="PGPText"/>
              <w:rPr>
                <w:color w:val="FF0000"/>
                <w:sz w:val="20"/>
              </w:rPr>
            </w:pPr>
          </w:p>
        </w:tc>
      </w:tr>
      <w:tr w:rsidR="005E49D8" w:rsidRPr="00EA5933" w14:paraId="74C57DDA" w14:textId="77777777" w:rsidTr="002A5600">
        <w:tblPrEx>
          <w:tblLook w:val="0000" w:firstRow="0" w:lastRow="0" w:firstColumn="0" w:lastColumn="0" w:noHBand="0" w:noVBand="0"/>
        </w:tblPrEx>
        <w:trPr>
          <w:gridBefore w:val="1"/>
          <w:wBefore w:w="14" w:type="dxa"/>
          <w:cantSplit/>
        </w:trPr>
        <w:tc>
          <w:tcPr>
            <w:tcW w:w="1726" w:type="dxa"/>
            <w:gridSpan w:val="5"/>
          </w:tcPr>
          <w:p w14:paraId="3592DB60" w14:textId="77777777" w:rsidR="005E49D8" w:rsidRPr="007465E3" w:rsidRDefault="005E49D8" w:rsidP="003364FE">
            <w:pPr>
              <w:pStyle w:val="zLGPIconHandouts"/>
            </w:pPr>
            <w:r>
              <w:rPr>
                <w:noProof/>
              </w:rPr>
              <w:lastRenderedPageBreak/>
              <w:drawing>
                <wp:inline distT="0" distB="0" distL="0" distR="0" wp14:anchorId="1E1539DF" wp14:editId="2F59D1C4">
                  <wp:extent cx="658368" cy="658368"/>
                  <wp:effectExtent l="0" t="0" r="8890" b="8890"/>
                  <wp:docPr id="297" name="Picture 29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DF6CB6A" w14:textId="77777777" w:rsidR="005E49D8" w:rsidRPr="00767181" w:rsidRDefault="005E49D8" w:rsidP="00A9402F">
            <w:pPr>
              <w:pStyle w:val="Heading3"/>
            </w:pPr>
            <w:bookmarkStart w:id="19" w:name="_Toc425164546"/>
            <w:r>
              <w:t xml:space="preserve">Section </w:t>
            </w:r>
            <w:r>
              <w:fldChar w:fldCharType="begin"/>
            </w:r>
            <w:r>
              <w:instrText xml:space="preserve"> AUTONUM  \* Arabic \s : </w:instrText>
            </w:r>
            <w:r>
              <w:fldChar w:fldCharType="end"/>
            </w:r>
            <w:r>
              <w:t xml:space="preserve"> Determine What’s In It For Them (WIIFT)</w:t>
            </w:r>
            <w:bookmarkEnd w:id="19"/>
          </w:p>
          <w:p w14:paraId="5FE67DAB" w14:textId="77777777" w:rsidR="005E49D8" w:rsidRDefault="005E49D8" w:rsidP="005E49D8">
            <w:pPr>
              <w:pStyle w:val="PGPBullet1"/>
            </w:pPr>
            <w:r>
              <w:t xml:space="preserve">The purpose of this section of the TAP is to become more familiar with identifying “what’s in it for them?” for potential information sources, which is </w:t>
            </w:r>
            <w:r w:rsidRPr="00170082">
              <w:rPr>
                <w:i/>
              </w:rPr>
              <w:t>critically important</w:t>
            </w:r>
            <w:r>
              <w:t xml:space="preserve"> if you want them to open up and provide useful insights</w:t>
            </w:r>
          </w:p>
          <w:p w14:paraId="286FF2FF" w14:textId="28D79B81" w:rsidR="005E49D8" w:rsidRDefault="005E49D8" w:rsidP="005E49D8">
            <w:pPr>
              <w:pStyle w:val="PGPBullet1"/>
            </w:pPr>
            <w:r>
              <w:t xml:space="preserve">Ideally, through research or conversations with others, you’ll identify the WIIFT before you have your first conversation or email exchange with a new information source, but that’s not always possible. So understand for this portion of the TAP, we are purposely forcing you to </w:t>
            </w:r>
            <w:r w:rsidRPr="00170082">
              <w:rPr>
                <w:i/>
              </w:rPr>
              <w:t>conjecture</w:t>
            </w:r>
            <w:r>
              <w:t xml:space="preserve"> about an individual’s WIIFT, which is a common real-wor</w:t>
            </w:r>
            <w:r w:rsidR="001C4783">
              <w:t>l</w:t>
            </w:r>
            <w:r>
              <w:t>d challenge.</w:t>
            </w:r>
          </w:p>
          <w:p w14:paraId="69C9ED5C" w14:textId="77777777" w:rsidR="005E49D8" w:rsidRDefault="005E49D8" w:rsidP="005E49D8">
            <w:pPr>
              <w:pStyle w:val="PGPBullet1"/>
            </w:pPr>
            <w:r>
              <w:t>Start by identifying two information sources you want to contact:</w:t>
            </w:r>
          </w:p>
          <w:p w14:paraId="02A3E2A1" w14:textId="77777777" w:rsidR="005E49D8" w:rsidRDefault="005E49D8" w:rsidP="005E49D8">
            <w:pPr>
              <w:pStyle w:val="PGPBullet2"/>
            </w:pPr>
            <w:r>
              <w:t>Go back to the portion of the TAP where you potentially identified specific names for each of your two assumptions; or</w:t>
            </w:r>
          </w:p>
          <w:p w14:paraId="6439E5CC" w14:textId="77777777" w:rsidR="005E49D8" w:rsidRDefault="005E49D8" w:rsidP="005E49D8">
            <w:pPr>
              <w:pStyle w:val="PGPBullet2"/>
            </w:pPr>
            <w:r>
              <w:t>If you didn’t identify specific names, think of two industry sources you have met or would like to meet</w:t>
            </w:r>
          </w:p>
          <w:p w14:paraId="1C319C81" w14:textId="77777777" w:rsidR="005E49D8" w:rsidRDefault="005E49D8" w:rsidP="005E49D8">
            <w:pPr>
              <w:pStyle w:val="PGPBullet2"/>
            </w:pPr>
            <w:r>
              <w:t>If you are new to covering a sector, and have no thoughts for industry contacts to potentially meet, think of a famous business executive you would like to interview</w:t>
            </w:r>
          </w:p>
          <w:p w14:paraId="364DBFBB" w14:textId="77777777" w:rsidR="005E49D8" w:rsidRDefault="005E49D8" w:rsidP="005E49D8">
            <w:pPr>
              <w:pStyle w:val="PGPBullet2"/>
            </w:pPr>
            <w:r>
              <w:t>Put the names of the two interviewees below:</w:t>
            </w:r>
          </w:p>
          <w:tbl>
            <w:tblPr>
              <w:tblStyle w:val="AnalystSolutions"/>
              <w:tblW w:w="5328" w:type="dxa"/>
              <w:tblInd w:w="720" w:type="dxa"/>
              <w:tblLayout w:type="fixed"/>
              <w:tblLook w:val="0600" w:firstRow="0" w:lastRow="0" w:firstColumn="0" w:lastColumn="0" w:noHBand="1" w:noVBand="1"/>
            </w:tblPr>
            <w:tblGrid>
              <w:gridCol w:w="5328"/>
            </w:tblGrid>
            <w:tr w:rsidR="005E49D8" w14:paraId="10B33F91" w14:textId="77777777" w:rsidTr="003364FE">
              <w:trPr>
                <w:trHeight w:val="576"/>
              </w:trPr>
              <w:tc>
                <w:tcPr>
                  <w:tcW w:w="5328" w:type="dxa"/>
                </w:tcPr>
                <w:p w14:paraId="5FC12B9E" w14:textId="77777777" w:rsidR="005E49D8" w:rsidRDefault="005E49D8" w:rsidP="008A698D">
                  <w:pPr>
                    <w:pStyle w:val="PGPText"/>
                  </w:pPr>
                  <w:r>
                    <w:t>Name #1:</w:t>
                  </w:r>
                </w:p>
              </w:tc>
            </w:tr>
            <w:tr w:rsidR="005E49D8" w14:paraId="07336AD1" w14:textId="77777777" w:rsidTr="003364FE">
              <w:trPr>
                <w:trHeight w:val="576"/>
              </w:trPr>
              <w:tc>
                <w:tcPr>
                  <w:tcW w:w="5328" w:type="dxa"/>
                </w:tcPr>
                <w:p w14:paraId="479A581F" w14:textId="77777777" w:rsidR="005E49D8" w:rsidRDefault="005E49D8" w:rsidP="008A698D">
                  <w:pPr>
                    <w:pStyle w:val="PGPText"/>
                  </w:pPr>
                  <w:r>
                    <w:t>Name #2:</w:t>
                  </w:r>
                </w:p>
              </w:tc>
            </w:tr>
          </w:tbl>
          <w:p w14:paraId="5A958753" w14:textId="77777777" w:rsidR="005E49D8" w:rsidRDefault="005E49D8" w:rsidP="005E49D8">
            <w:pPr>
              <w:pStyle w:val="PGPBullet1"/>
            </w:pPr>
            <w:r>
              <w:t>In the table that follows, rank order from 1 to 8, the WIIFT options in terms of their likely effectiveness in meeting each individual’s needs. Start by putting a “1” for the most effective and “8” for the least effective and then rank the rest.</w:t>
            </w:r>
          </w:p>
          <w:p w14:paraId="35756C38" w14:textId="77777777" w:rsidR="005E49D8" w:rsidRPr="009667C5" w:rsidRDefault="005E49D8" w:rsidP="005E49D8">
            <w:pPr>
              <w:pStyle w:val="PGPBullet1"/>
            </w:pPr>
            <w:r>
              <w:t xml:space="preserve">Complete the column “Rank for </w:t>
            </w:r>
            <w:r w:rsidR="00531003">
              <w:t xml:space="preserve">Name </w:t>
            </w:r>
            <w:r>
              <w:t xml:space="preserve">#1” first and </w:t>
            </w:r>
            <w:r w:rsidR="008A698D">
              <w:t xml:space="preserve">then move to “Rank for </w:t>
            </w:r>
            <w:r w:rsidR="00531003">
              <w:t xml:space="preserve">Name </w:t>
            </w:r>
            <w:r w:rsidR="008A698D">
              <w:t>#2” next</w:t>
            </w:r>
          </w:p>
        </w:tc>
      </w:tr>
      <w:tr w:rsidR="005E49D8" w:rsidRPr="002F6248" w14:paraId="775B23A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577A0868"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7FA1737D" w14:textId="41BBE83A" w:rsidR="005E49D8" w:rsidRPr="002F6248" w:rsidRDefault="005E49D8" w:rsidP="005E49D8">
            <w:pPr>
              <w:pStyle w:val="PGPTitle"/>
            </w:pPr>
            <w:r>
              <w:t xml:space="preserve">Determine What’s </w:t>
            </w:r>
            <w:r w:rsidR="00691325">
              <w:t>in</w:t>
            </w:r>
            <w:r>
              <w:t xml:space="preserve"> It </w:t>
            </w:r>
            <w:r w:rsidR="00691325">
              <w:t>for</w:t>
            </w:r>
            <w:r>
              <w:t xml:space="preserve"> Them Table (rank order, with “1” as most effective)</w:t>
            </w:r>
          </w:p>
          <w:tbl>
            <w:tblPr>
              <w:tblStyle w:val="AnalystSolutions"/>
              <w:tblW w:w="9936" w:type="dxa"/>
              <w:tblLayout w:type="fixed"/>
              <w:tblLook w:val="04A0" w:firstRow="1" w:lastRow="0" w:firstColumn="1" w:lastColumn="0" w:noHBand="0" w:noVBand="1"/>
            </w:tblPr>
            <w:tblGrid>
              <w:gridCol w:w="7632"/>
              <w:gridCol w:w="1152"/>
              <w:gridCol w:w="1152"/>
            </w:tblGrid>
            <w:tr w:rsidR="005E49D8" w:rsidRPr="002E3906" w14:paraId="66F6796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tcPr>
                <w:p w14:paraId="6FD89052" w14:textId="77777777" w:rsidR="005E49D8" w:rsidRPr="002E3906" w:rsidRDefault="005E49D8" w:rsidP="003364FE">
                  <w:pPr>
                    <w:keepNext/>
                  </w:pPr>
                  <w:r w:rsidRPr="002E3906">
                    <w:t xml:space="preserve">Their </w:t>
                  </w:r>
                  <w:r>
                    <w:t xml:space="preserve">Specific </w:t>
                  </w:r>
                  <w:r w:rsidRPr="002E3906">
                    <w:t>Need (WIIFT)</w:t>
                  </w:r>
                </w:p>
              </w:tc>
              <w:tc>
                <w:tcPr>
                  <w:tcW w:w="1152" w:type="dxa"/>
                </w:tcPr>
                <w:p w14:paraId="62259B30"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#1:</w:t>
                  </w:r>
                </w:p>
              </w:tc>
              <w:tc>
                <w:tcPr>
                  <w:tcW w:w="1152" w:type="dxa"/>
                </w:tcPr>
                <w:p w14:paraId="57BF74F3"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#2:</w:t>
                  </w:r>
                </w:p>
              </w:tc>
            </w:tr>
            <w:tr w:rsidR="005E49D8" w:rsidRPr="002E3906" w14:paraId="3145B76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189D1AB3" w14:textId="77777777" w:rsidR="005E49D8" w:rsidRPr="00D6141E" w:rsidRDefault="005E49D8" w:rsidP="003364FE">
                  <w:r w:rsidRPr="00D6141E">
                    <w:t>Access to insights from senior management of companies within the industry</w:t>
                  </w:r>
                </w:p>
              </w:tc>
              <w:tc>
                <w:tcPr>
                  <w:tcW w:w="1152" w:type="dxa"/>
                </w:tcPr>
                <w:p w14:paraId="5E15FF2C"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0CEB1307"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671CEAAA"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5A9AC02A" w14:textId="77777777" w:rsidR="005E49D8" w:rsidRPr="00D6141E" w:rsidRDefault="005E49D8" w:rsidP="003364FE">
                  <w:r w:rsidRPr="00D6141E">
                    <w:t>Understanding of their company and its stock price</w:t>
                  </w:r>
                </w:p>
              </w:tc>
              <w:tc>
                <w:tcPr>
                  <w:tcW w:w="1152" w:type="dxa"/>
                </w:tcPr>
                <w:p w14:paraId="7DCAF6D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6E6D031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3CE7C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5B635D17" w14:textId="77777777" w:rsidR="005E49D8" w:rsidRPr="00D6141E" w:rsidRDefault="005E49D8" w:rsidP="003364FE">
                  <w:r w:rsidRPr="00D6141E">
                    <w:t>Understanding of the industry trends or their company’s competitors</w:t>
                  </w:r>
                </w:p>
              </w:tc>
              <w:tc>
                <w:tcPr>
                  <w:tcW w:w="1152" w:type="dxa"/>
                </w:tcPr>
                <w:p w14:paraId="0DF71353"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5AAD1411"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01FF645"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2251E082" w14:textId="77777777" w:rsidR="005E49D8" w:rsidRPr="00D6141E" w:rsidRDefault="005E49D8" w:rsidP="003364FE">
                  <w:r w:rsidRPr="00D6141E">
                    <w:t>Access to other experts</w:t>
                  </w:r>
                </w:p>
              </w:tc>
              <w:tc>
                <w:tcPr>
                  <w:tcW w:w="1152" w:type="dxa"/>
                </w:tcPr>
                <w:p w14:paraId="3A1EB24B"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46AAC3A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1FC5C1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537756F" w14:textId="77777777" w:rsidR="005E49D8" w:rsidRPr="00D6141E" w:rsidRDefault="005E49D8" w:rsidP="003364FE">
                  <w:r w:rsidRPr="00D6141E">
                    <w:t>To be recognized as an industry thought leader</w:t>
                  </w:r>
                </w:p>
              </w:tc>
              <w:tc>
                <w:tcPr>
                  <w:tcW w:w="1152" w:type="dxa"/>
                </w:tcPr>
                <w:p w14:paraId="3BA0D7ED"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24886635"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57C6E00B"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009148A6" w14:textId="77777777" w:rsidR="005E49D8" w:rsidRPr="00D6141E" w:rsidRDefault="005E49D8" w:rsidP="003364FE">
                  <w:r>
                    <w:t>Ego boost</w:t>
                  </w:r>
                </w:p>
              </w:tc>
              <w:tc>
                <w:tcPr>
                  <w:tcW w:w="1152" w:type="dxa"/>
                </w:tcPr>
                <w:p w14:paraId="609CC598"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7955486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57A73AB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38DFD5C" w14:textId="77777777" w:rsidR="005E49D8" w:rsidRPr="00D6141E" w:rsidRDefault="005E49D8" w:rsidP="003364FE">
                  <w:r w:rsidRPr="00D6141E">
                    <w:t>Desire to honor request from colleague or friend who referred you to the information source</w:t>
                  </w:r>
                </w:p>
              </w:tc>
              <w:tc>
                <w:tcPr>
                  <w:tcW w:w="1152" w:type="dxa"/>
                </w:tcPr>
                <w:p w14:paraId="793D7375"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458342D2"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A678F09"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45857DAA" w14:textId="77777777" w:rsidR="005E49D8" w:rsidRDefault="005E49D8" w:rsidP="003364FE">
                  <w:r w:rsidRPr="00D6141E">
                    <w:t>Develop more friendships within the industry</w:t>
                  </w:r>
                </w:p>
              </w:tc>
              <w:tc>
                <w:tcPr>
                  <w:tcW w:w="1152" w:type="dxa"/>
                </w:tcPr>
                <w:p w14:paraId="2D32B927"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0DF5D135"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bl>
          <w:p w14:paraId="61E70942" w14:textId="77777777" w:rsidR="005E49D8" w:rsidRPr="002F6248" w:rsidRDefault="005E49D8" w:rsidP="005E49D8">
            <w:pPr>
              <w:pStyle w:val="PGPText"/>
              <w:rPr>
                <w:color w:val="FF0000"/>
                <w:sz w:val="20"/>
              </w:rPr>
            </w:pPr>
          </w:p>
        </w:tc>
      </w:tr>
      <w:tr w:rsidR="005E49D8" w:rsidRPr="00EA5933" w14:paraId="07703553" w14:textId="77777777" w:rsidTr="002A5600">
        <w:tblPrEx>
          <w:tblLook w:val="0000" w:firstRow="0" w:lastRow="0" w:firstColumn="0" w:lastColumn="0" w:noHBand="0" w:noVBand="0"/>
        </w:tblPrEx>
        <w:trPr>
          <w:gridBefore w:val="1"/>
          <w:wBefore w:w="14" w:type="dxa"/>
          <w:cantSplit/>
        </w:trPr>
        <w:tc>
          <w:tcPr>
            <w:tcW w:w="1726" w:type="dxa"/>
            <w:gridSpan w:val="5"/>
          </w:tcPr>
          <w:p w14:paraId="7E72E4F3" w14:textId="77777777" w:rsidR="005E49D8" w:rsidRPr="007465E3" w:rsidRDefault="005E49D8" w:rsidP="003364FE">
            <w:pPr>
              <w:pStyle w:val="zLGPIconHandouts"/>
            </w:pPr>
            <w:r>
              <w:rPr>
                <w:noProof/>
              </w:rPr>
              <w:lastRenderedPageBreak/>
              <w:drawing>
                <wp:inline distT="0" distB="0" distL="0" distR="0" wp14:anchorId="23D1170F" wp14:editId="276E5F89">
                  <wp:extent cx="658368" cy="658368"/>
                  <wp:effectExtent l="0" t="0" r="8890" b="8890"/>
                  <wp:docPr id="43" name="Picture 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18C63C16" w14:textId="77777777" w:rsidR="005E49D8" w:rsidRPr="00767181" w:rsidRDefault="005E49D8" w:rsidP="00A9402F">
            <w:pPr>
              <w:pStyle w:val="Heading3"/>
            </w:pPr>
            <w:bookmarkStart w:id="20" w:name="_Toc425164547"/>
            <w:r>
              <w:t xml:space="preserve">Section </w:t>
            </w:r>
            <w:r>
              <w:fldChar w:fldCharType="begin"/>
            </w:r>
            <w:r>
              <w:instrText xml:space="preserve"> AUTONUM  \* Arabic \s : </w:instrText>
            </w:r>
            <w:r>
              <w:fldChar w:fldCharType="end"/>
            </w:r>
            <w:r>
              <w:t xml:space="preserve"> Introduce and Interview</w:t>
            </w:r>
            <w:bookmarkEnd w:id="20"/>
          </w:p>
          <w:p w14:paraId="07FBCA93" w14:textId="77777777" w:rsidR="005E49D8" w:rsidRDefault="005E49D8" w:rsidP="005E49D8">
            <w:pPr>
              <w:pStyle w:val="PGPBullet1"/>
            </w:pPr>
            <w:r>
              <w:t>This portion of the TAP provides an opportunity for you to identify the areas of the ASPIRE™ and PRACTICE™ frameworks that you intend to incorporate into, or reinforce within your routine as they relate to:</w:t>
            </w:r>
          </w:p>
          <w:p w14:paraId="61970DD1" w14:textId="77777777" w:rsidR="005E49D8" w:rsidRDefault="005E49D8" w:rsidP="005E49D8">
            <w:pPr>
              <w:pStyle w:val="PGPBullet2"/>
            </w:pPr>
            <w:r w:rsidRPr="005A3B13">
              <w:rPr>
                <w:i/>
              </w:rPr>
              <w:t>Introducing yourself</w:t>
            </w:r>
            <w:r>
              <w:t xml:space="preserve"> to interviewees; and</w:t>
            </w:r>
          </w:p>
          <w:p w14:paraId="7AF9EF67" w14:textId="77777777" w:rsidR="005E49D8" w:rsidRDefault="005E49D8" w:rsidP="005E49D8">
            <w:pPr>
              <w:pStyle w:val="PGPBullet2"/>
            </w:pPr>
            <w:r>
              <w:rPr>
                <w:i/>
              </w:rPr>
              <w:t>C</w:t>
            </w:r>
            <w:r w:rsidRPr="005A3B13">
              <w:rPr>
                <w:i/>
              </w:rPr>
              <w:t>onducting the interview</w:t>
            </w:r>
            <w:r>
              <w:t xml:space="preserve"> to generate useful insights for stock picking (recall the “I” of ASPIRE™ is “Introduce and Interview”)</w:t>
            </w:r>
          </w:p>
          <w:p w14:paraId="61623282" w14:textId="77777777" w:rsidR="005E49D8" w:rsidRDefault="005E49D8" w:rsidP="005E49D8">
            <w:pPr>
              <w:pStyle w:val="PGPBullet1"/>
            </w:pPr>
            <w:r>
              <w:t>Review the table that follows and rate each element using this scale:</w:t>
            </w:r>
          </w:p>
          <w:p w14:paraId="0F389B3E" w14:textId="77777777" w:rsidR="005E49D8" w:rsidRDefault="005E49D8" w:rsidP="005E49D8">
            <w:pPr>
              <w:pStyle w:val="PGPBullet2"/>
            </w:pPr>
            <w:r>
              <w:t>1 = Already firmly in my routine</w:t>
            </w:r>
          </w:p>
          <w:p w14:paraId="09A8503A" w14:textId="77777777" w:rsidR="005E49D8" w:rsidRDefault="005E49D8" w:rsidP="005E49D8">
            <w:pPr>
              <w:pStyle w:val="PGPBullet2"/>
            </w:pPr>
            <w:r>
              <w:t>2 = Part of my routine but want to improve further</w:t>
            </w:r>
          </w:p>
          <w:p w14:paraId="191A651D" w14:textId="77777777" w:rsidR="005E49D8" w:rsidRDefault="005E49D8" w:rsidP="005E49D8">
            <w:pPr>
              <w:pStyle w:val="PGPBullet2"/>
            </w:pPr>
            <w:r>
              <w:t>3 = Not part of my routine and want to develop</w:t>
            </w:r>
          </w:p>
          <w:p w14:paraId="24A5CB2D" w14:textId="77777777" w:rsidR="005E49D8" w:rsidRPr="009667C5" w:rsidRDefault="005E49D8" w:rsidP="005E49D8">
            <w:pPr>
              <w:pStyle w:val="PGPBullet2"/>
            </w:pPr>
            <w:r>
              <w:t>N/A = Not interested in making this part of my routine</w:t>
            </w:r>
          </w:p>
        </w:tc>
      </w:tr>
      <w:tr w:rsidR="005E49D8" w:rsidRPr="002F6248" w14:paraId="2BCBAC58"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76BA5890"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65E47AFB" w14:textId="77777777" w:rsidR="005E49D8" w:rsidRPr="002F6248" w:rsidRDefault="005E49D8" w:rsidP="005E49D8">
            <w:pPr>
              <w:pStyle w:val="PGPTitle"/>
            </w:pPr>
            <w:r>
              <w:t>Introduce and Interview Table</w:t>
            </w:r>
          </w:p>
          <w:tbl>
            <w:tblPr>
              <w:tblStyle w:val="AnalystSolutions"/>
              <w:tblW w:w="9792" w:type="dxa"/>
              <w:tblLayout w:type="fixed"/>
              <w:tblLook w:val="0420" w:firstRow="1" w:lastRow="0" w:firstColumn="0" w:lastColumn="0" w:noHBand="0" w:noVBand="1"/>
            </w:tblPr>
            <w:tblGrid>
              <w:gridCol w:w="8928"/>
              <w:gridCol w:w="864"/>
            </w:tblGrid>
            <w:tr w:rsidR="005E49D8" w:rsidRPr="005347E1" w14:paraId="4CBC349F" w14:textId="77777777" w:rsidTr="00A9402F">
              <w:trPr>
                <w:cnfStyle w:val="100000000000" w:firstRow="1" w:lastRow="0" w:firstColumn="0" w:lastColumn="0" w:oddVBand="0" w:evenVBand="0" w:oddHBand="0" w:evenHBand="0" w:firstRowFirstColumn="0" w:firstRowLastColumn="0" w:lastRowFirstColumn="0" w:lastRowLastColumn="0"/>
              </w:trPr>
              <w:tc>
                <w:tcPr>
                  <w:tcW w:w="8928" w:type="dxa"/>
                </w:tcPr>
                <w:p w14:paraId="094ED3F7" w14:textId="77777777" w:rsidR="005E49D8" w:rsidRPr="002E3906" w:rsidRDefault="005E49D8" w:rsidP="003364FE">
                  <w:pPr>
                    <w:ind w:left="36"/>
                    <w:jc w:val="left"/>
                  </w:pPr>
                  <w:r>
                    <w:t>Elements for Successful Introduction and Interview</w:t>
                  </w:r>
                </w:p>
              </w:tc>
              <w:tc>
                <w:tcPr>
                  <w:tcW w:w="864" w:type="dxa"/>
                </w:tcPr>
                <w:p w14:paraId="302669F9" w14:textId="77777777" w:rsidR="005E49D8" w:rsidRDefault="005E49D8" w:rsidP="003364FE">
                  <w:pPr>
                    <w:ind w:left="36"/>
                  </w:pPr>
                  <w:r>
                    <w:t>Rating</w:t>
                  </w:r>
                </w:p>
              </w:tc>
            </w:tr>
            <w:tr w:rsidR="005E49D8" w:rsidRPr="005347E1" w14:paraId="49529FF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3B9652" w14:textId="77777777" w:rsidR="005E49D8" w:rsidRPr="001B20B8" w:rsidRDefault="005E49D8" w:rsidP="005E49D8">
                  <w:pPr>
                    <w:pStyle w:val="ListParagraph"/>
                    <w:numPr>
                      <w:ilvl w:val="0"/>
                      <w:numId w:val="18"/>
                    </w:numPr>
                    <w:ind w:left="416"/>
                    <w:rPr>
                      <w:color w:val="auto"/>
                    </w:rPr>
                  </w:pPr>
                  <w:r w:rsidRPr="001B20B8">
                    <w:rPr>
                      <w:color w:val="auto"/>
                    </w:rPr>
                    <w:t>Research the interviewee’s background in advance to better understand WIIFT</w:t>
                  </w:r>
                </w:p>
              </w:tc>
              <w:tc>
                <w:tcPr>
                  <w:tcW w:w="864" w:type="dxa"/>
                </w:tcPr>
                <w:p w14:paraId="6802AA78" w14:textId="77777777" w:rsidR="005E49D8" w:rsidRDefault="005E49D8" w:rsidP="003364FE">
                  <w:pPr>
                    <w:ind w:left="36"/>
                    <w:jc w:val="center"/>
                    <w:rPr>
                      <w:color w:val="auto"/>
                    </w:rPr>
                  </w:pPr>
                </w:p>
              </w:tc>
            </w:tr>
            <w:tr w:rsidR="005E49D8" w:rsidRPr="005347E1" w14:paraId="47919FE3" w14:textId="77777777" w:rsidTr="00A9402F">
              <w:tc>
                <w:tcPr>
                  <w:tcW w:w="8928" w:type="dxa"/>
                </w:tcPr>
                <w:p w14:paraId="01D00042" w14:textId="77777777" w:rsidR="005E49D8" w:rsidRPr="001B20B8" w:rsidRDefault="005E49D8" w:rsidP="005E49D8">
                  <w:pPr>
                    <w:pStyle w:val="ListParagraph"/>
                    <w:numPr>
                      <w:ilvl w:val="0"/>
                      <w:numId w:val="18"/>
                    </w:numPr>
                    <w:ind w:left="416"/>
                    <w:rPr>
                      <w:color w:val="auto"/>
                    </w:rPr>
                  </w:pPr>
                  <w:r w:rsidRPr="001B20B8">
                    <w:rPr>
                      <w:color w:val="auto"/>
                    </w:rPr>
                    <w:t>Prepare questions before the interview (that meet the ICE™ framework best practices)</w:t>
                  </w:r>
                </w:p>
              </w:tc>
              <w:tc>
                <w:tcPr>
                  <w:tcW w:w="864" w:type="dxa"/>
                </w:tcPr>
                <w:p w14:paraId="23A68D90" w14:textId="77777777" w:rsidR="005E49D8" w:rsidRDefault="005E49D8" w:rsidP="003364FE">
                  <w:pPr>
                    <w:ind w:left="36"/>
                    <w:jc w:val="center"/>
                    <w:rPr>
                      <w:color w:val="auto"/>
                    </w:rPr>
                  </w:pPr>
                </w:p>
              </w:tc>
            </w:tr>
            <w:tr w:rsidR="005E49D8" w:rsidRPr="005347E1" w14:paraId="1E479021"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8AF986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communication skills</w:t>
                  </w:r>
                </w:p>
              </w:tc>
              <w:tc>
                <w:tcPr>
                  <w:tcW w:w="864" w:type="dxa"/>
                </w:tcPr>
                <w:p w14:paraId="4375EE66" w14:textId="77777777" w:rsidR="005E49D8" w:rsidRDefault="005E49D8" w:rsidP="003364FE">
                  <w:pPr>
                    <w:ind w:left="36"/>
                    <w:jc w:val="center"/>
                    <w:rPr>
                      <w:color w:val="auto"/>
                    </w:rPr>
                  </w:pPr>
                </w:p>
              </w:tc>
            </w:tr>
            <w:tr w:rsidR="005E49D8" w:rsidRPr="005347E1" w14:paraId="1BE4785A" w14:textId="77777777" w:rsidTr="00A9402F">
              <w:tc>
                <w:tcPr>
                  <w:tcW w:w="8928" w:type="dxa"/>
                </w:tcPr>
                <w:p w14:paraId="3A7109F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listening skills (including stop interrupting)</w:t>
                  </w:r>
                </w:p>
              </w:tc>
              <w:tc>
                <w:tcPr>
                  <w:tcW w:w="864" w:type="dxa"/>
                </w:tcPr>
                <w:p w14:paraId="1D994478" w14:textId="77777777" w:rsidR="005E49D8" w:rsidRDefault="005E49D8" w:rsidP="003364FE">
                  <w:pPr>
                    <w:ind w:left="36"/>
                    <w:jc w:val="center"/>
                    <w:rPr>
                      <w:color w:val="auto"/>
                    </w:rPr>
                  </w:pPr>
                </w:p>
              </w:tc>
            </w:tr>
            <w:tr w:rsidR="005E49D8" w:rsidRPr="005347E1" w14:paraId="7788348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26E9D67C"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Be more</w:t>
                  </w:r>
                  <w:r w:rsidRPr="001B20B8">
                    <w:rPr>
                      <w:rFonts w:eastAsiaTheme="minorHAnsi" w:cstheme="minorBidi"/>
                      <w:color w:val="auto"/>
                      <w:szCs w:val="22"/>
                    </w:rPr>
                    <w:t xml:space="preserve"> </w:t>
                  </w:r>
                  <w:r w:rsidRPr="001B20B8">
                    <w:rPr>
                      <w:color w:val="auto"/>
                    </w:rPr>
                    <w:t>empathetic of those I meet (e.g. listen to their concerns)</w:t>
                  </w:r>
                </w:p>
              </w:tc>
              <w:tc>
                <w:tcPr>
                  <w:tcW w:w="864" w:type="dxa"/>
                </w:tcPr>
                <w:p w14:paraId="73D618F4" w14:textId="77777777" w:rsidR="005E49D8" w:rsidRDefault="005E49D8" w:rsidP="003364FE">
                  <w:pPr>
                    <w:ind w:left="36"/>
                    <w:jc w:val="center"/>
                    <w:rPr>
                      <w:color w:val="auto"/>
                    </w:rPr>
                  </w:pPr>
                </w:p>
              </w:tc>
            </w:tr>
            <w:tr w:rsidR="005E49D8" w:rsidRPr="002E3906" w14:paraId="510160BD" w14:textId="77777777" w:rsidTr="00A9402F">
              <w:tc>
                <w:tcPr>
                  <w:tcW w:w="8928" w:type="dxa"/>
                </w:tcPr>
                <w:p w14:paraId="3F545B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 xml:space="preserve">Fully adapt </w:t>
                  </w:r>
                  <w:r w:rsidRPr="001B20B8">
                    <w:rPr>
                      <w:color w:val="auto"/>
                    </w:rPr>
                    <w:t>to the interviewee’s preferences and surroundings</w:t>
                  </w:r>
                </w:p>
              </w:tc>
              <w:tc>
                <w:tcPr>
                  <w:tcW w:w="864" w:type="dxa"/>
                </w:tcPr>
                <w:p w14:paraId="223B1E2D" w14:textId="77777777" w:rsidR="005E49D8" w:rsidRDefault="005E49D8" w:rsidP="003364FE">
                  <w:pPr>
                    <w:ind w:left="36"/>
                    <w:jc w:val="center"/>
                    <w:rPr>
                      <w:color w:val="auto"/>
                    </w:rPr>
                  </w:pPr>
                </w:p>
              </w:tc>
            </w:tr>
            <w:tr w:rsidR="005E49D8" w:rsidRPr="002E3906" w14:paraId="473312D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CE91BE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Build a larger network of contacts to potentially share as “currency” with interviewees</w:t>
                  </w:r>
                </w:p>
              </w:tc>
              <w:tc>
                <w:tcPr>
                  <w:tcW w:w="864" w:type="dxa"/>
                </w:tcPr>
                <w:p w14:paraId="55E18188" w14:textId="77777777" w:rsidR="005E49D8" w:rsidRPr="000349F0" w:rsidRDefault="005E49D8" w:rsidP="003364FE">
                  <w:pPr>
                    <w:ind w:left="36"/>
                    <w:jc w:val="center"/>
                    <w:rPr>
                      <w:rFonts w:eastAsiaTheme="minorHAnsi" w:cstheme="minorBidi"/>
                      <w:color w:val="auto"/>
                      <w:szCs w:val="22"/>
                    </w:rPr>
                  </w:pPr>
                </w:p>
              </w:tc>
            </w:tr>
            <w:tr w:rsidR="005E49D8" w:rsidRPr="002E3906" w14:paraId="27945E3C" w14:textId="77777777" w:rsidTr="00A9402F">
              <w:tc>
                <w:tcPr>
                  <w:tcW w:w="8928" w:type="dxa"/>
                </w:tcPr>
                <w:p w14:paraId="0D6703E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the first to say “hello” and thank the interviewee for his/her time</w:t>
                  </w:r>
                </w:p>
              </w:tc>
              <w:tc>
                <w:tcPr>
                  <w:tcW w:w="864" w:type="dxa"/>
                </w:tcPr>
                <w:p w14:paraId="440C5136" w14:textId="77777777" w:rsidR="005E49D8" w:rsidRPr="000349F0" w:rsidRDefault="005E49D8" w:rsidP="003364FE">
                  <w:pPr>
                    <w:ind w:left="36"/>
                    <w:jc w:val="center"/>
                    <w:rPr>
                      <w:rFonts w:eastAsiaTheme="minorHAnsi" w:cstheme="minorBidi"/>
                      <w:color w:val="auto"/>
                      <w:szCs w:val="22"/>
                    </w:rPr>
                  </w:pPr>
                </w:p>
              </w:tc>
            </w:tr>
            <w:tr w:rsidR="005E49D8" w:rsidRPr="002E3906" w14:paraId="52688B47"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01EFE09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questions to get to know them, in a sincere and genuine manner</w:t>
                  </w:r>
                </w:p>
              </w:tc>
              <w:tc>
                <w:tcPr>
                  <w:tcW w:w="864" w:type="dxa"/>
                </w:tcPr>
                <w:p w14:paraId="6A86DA10" w14:textId="77777777" w:rsidR="005E49D8" w:rsidRPr="000349F0" w:rsidRDefault="005E49D8" w:rsidP="003364FE">
                  <w:pPr>
                    <w:ind w:left="36"/>
                    <w:jc w:val="center"/>
                    <w:rPr>
                      <w:rFonts w:eastAsiaTheme="minorHAnsi" w:cstheme="minorBidi"/>
                      <w:color w:val="auto"/>
                      <w:szCs w:val="22"/>
                    </w:rPr>
                  </w:pPr>
                </w:p>
              </w:tc>
            </w:tr>
            <w:tr w:rsidR="005E49D8" w:rsidRPr="002E3906" w14:paraId="320B0DA5" w14:textId="77777777" w:rsidTr="00A9402F">
              <w:tc>
                <w:tcPr>
                  <w:tcW w:w="8928" w:type="dxa"/>
                </w:tcPr>
                <w:p w14:paraId="0FB4101E"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Show reverence to the person by noting why I reached out to him or her</w:t>
                  </w:r>
                </w:p>
              </w:tc>
              <w:tc>
                <w:tcPr>
                  <w:tcW w:w="864" w:type="dxa"/>
                </w:tcPr>
                <w:p w14:paraId="09DB02E7" w14:textId="77777777" w:rsidR="005E49D8" w:rsidRPr="000349F0" w:rsidRDefault="005E49D8" w:rsidP="003364FE">
                  <w:pPr>
                    <w:ind w:left="36"/>
                    <w:jc w:val="center"/>
                    <w:rPr>
                      <w:rFonts w:eastAsiaTheme="minorHAnsi" w:cstheme="minorBidi"/>
                      <w:color w:val="auto"/>
                      <w:szCs w:val="22"/>
                    </w:rPr>
                  </w:pPr>
                </w:p>
              </w:tc>
            </w:tr>
            <w:tr w:rsidR="005E49D8" w:rsidRPr="002E3906" w14:paraId="747BC2B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D172F7B"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referred to the person by someone they know, mention the other person’s name</w:t>
                  </w:r>
                </w:p>
              </w:tc>
              <w:tc>
                <w:tcPr>
                  <w:tcW w:w="864" w:type="dxa"/>
                </w:tcPr>
                <w:p w14:paraId="2D8578E5" w14:textId="77777777" w:rsidR="005E49D8" w:rsidRDefault="005E49D8" w:rsidP="003364FE">
                  <w:pPr>
                    <w:ind w:left="36"/>
                    <w:jc w:val="center"/>
                    <w:rPr>
                      <w:color w:val="auto"/>
                    </w:rPr>
                  </w:pPr>
                </w:p>
              </w:tc>
            </w:tr>
            <w:tr w:rsidR="005E49D8" w:rsidRPr="002E3906" w14:paraId="5F62C9AF" w14:textId="77777777" w:rsidTr="00A9402F">
              <w:tc>
                <w:tcPr>
                  <w:tcW w:w="8928" w:type="dxa"/>
                </w:tcPr>
                <w:p w14:paraId="4AEA5C1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Establish common ground by agreeing with points they make – and avoid having a debate during my first conversation</w:t>
                  </w:r>
                </w:p>
              </w:tc>
              <w:tc>
                <w:tcPr>
                  <w:tcW w:w="864" w:type="dxa"/>
                </w:tcPr>
                <w:p w14:paraId="1BDBEEBF" w14:textId="77777777" w:rsidR="005E49D8" w:rsidRPr="000349F0" w:rsidRDefault="005E49D8" w:rsidP="003364FE">
                  <w:pPr>
                    <w:ind w:left="36"/>
                    <w:jc w:val="center"/>
                    <w:rPr>
                      <w:rFonts w:eastAsiaTheme="minorHAnsi" w:cstheme="minorBidi"/>
                      <w:color w:val="auto"/>
                      <w:szCs w:val="22"/>
                    </w:rPr>
                  </w:pPr>
                </w:p>
              </w:tc>
            </w:tr>
            <w:tr w:rsidR="005E49D8" w:rsidRPr="002E3906" w14:paraId="6E764225"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E0368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While speaking with interviewee (or email exchange) make an effort to identify or confirm their “WIIFT”</w:t>
                  </w:r>
                </w:p>
              </w:tc>
              <w:tc>
                <w:tcPr>
                  <w:tcW w:w="864" w:type="dxa"/>
                </w:tcPr>
                <w:p w14:paraId="1398F832" w14:textId="77777777" w:rsidR="005E49D8" w:rsidRDefault="005E49D8" w:rsidP="003364FE">
                  <w:pPr>
                    <w:ind w:left="36"/>
                    <w:jc w:val="center"/>
                    <w:rPr>
                      <w:color w:val="auto"/>
                    </w:rPr>
                  </w:pPr>
                </w:p>
              </w:tc>
            </w:tr>
            <w:tr w:rsidR="005E49D8" w:rsidRPr="002E3906" w14:paraId="00673746" w14:textId="77777777" w:rsidTr="00A9402F">
              <w:tc>
                <w:tcPr>
                  <w:tcW w:w="8928" w:type="dxa"/>
                </w:tcPr>
                <w:p w14:paraId="49D4772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passing judgment if the information source says something I disagree with</w:t>
                  </w:r>
                </w:p>
              </w:tc>
              <w:tc>
                <w:tcPr>
                  <w:tcW w:w="864" w:type="dxa"/>
                </w:tcPr>
                <w:p w14:paraId="76ED15B8" w14:textId="77777777" w:rsidR="005E49D8" w:rsidRPr="000349F0" w:rsidRDefault="005E49D8" w:rsidP="003364FE">
                  <w:pPr>
                    <w:ind w:left="36"/>
                    <w:jc w:val="center"/>
                    <w:rPr>
                      <w:rFonts w:eastAsiaTheme="minorHAnsi" w:cstheme="minorBidi"/>
                      <w:color w:val="auto"/>
                      <w:szCs w:val="22"/>
                    </w:rPr>
                  </w:pPr>
                </w:p>
              </w:tc>
            </w:tr>
            <w:tr w:rsidR="005E49D8" w:rsidRPr="002E3906" w14:paraId="591CFAB3"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2C01CA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using terms or jargon that may not be understood by the information source</w:t>
                  </w:r>
                </w:p>
              </w:tc>
              <w:tc>
                <w:tcPr>
                  <w:tcW w:w="864" w:type="dxa"/>
                </w:tcPr>
                <w:p w14:paraId="6F16CF56" w14:textId="77777777" w:rsidR="005E49D8" w:rsidRPr="000349F0" w:rsidRDefault="005E49D8" w:rsidP="003364FE">
                  <w:pPr>
                    <w:ind w:left="36"/>
                    <w:jc w:val="center"/>
                    <w:rPr>
                      <w:rFonts w:eastAsiaTheme="minorHAnsi" w:cstheme="minorBidi"/>
                      <w:color w:val="auto"/>
                      <w:szCs w:val="22"/>
                    </w:rPr>
                  </w:pPr>
                </w:p>
              </w:tc>
            </w:tr>
            <w:tr w:rsidR="005E49D8" w:rsidRPr="002E3906" w14:paraId="5BB05739" w14:textId="77777777" w:rsidTr="00A9402F">
              <w:tc>
                <w:tcPr>
                  <w:tcW w:w="8928" w:type="dxa"/>
                </w:tcPr>
                <w:p w14:paraId="47CA9CFD"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Embrace “their ways” by showing interest in something unique to their profession, personal background or geographic region</w:t>
                  </w:r>
                </w:p>
              </w:tc>
              <w:tc>
                <w:tcPr>
                  <w:tcW w:w="864" w:type="dxa"/>
                </w:tcPr>
                <w:p w14:paraId="42F56855" w14:textId="77777777" w:rsidR="005E49D8" w:rsidRPr="000349F0" w:rsidRDefault="005E49D8" w:rsidP="003364FE">
                  <w:pPr>
                    <w:ind w:left="36"/>
                    <w:jc w:val="center"/>
                    <w:rPr>
                      <w:rFonts w:eastAsiaTheme="minorHAnsi" w:cstheme="minorBidi"/>
                      <w:color w:val="auto"/>
                      <w:szCs w:val="22"/>
                    </w:rPr>
                  </w:pPr>
                </w:p>
              </w:tc>
            </w:tr>
            <w:tr w:rsidR="005E49D8" w:rsidRPr="002E3906" w14:paraId="527780E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70F177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To illustrate my expertise, show or send the interviewee some of my insights in advance of the first meeting/conversation</w:t>
                  </w:r>
                </w:p>
              </w:tc>
              <w:tc>
                <w:tcPr>
                  <w:tcW w:w="864" w:type="dxa"/>
                </w:tcPr>
                <w:p w14:paraId="39036647" w14:textId="77777777" w:rsidR="005E49D8" w:rsidRPr="000349F0" w:rsidRDefault="005E49D8" w:rsidP="003364FE">
                  <w:pPr>
                    <w:ind w:left="36"/>
                    <w:jc w:val="center"/>
                    <w:rPr>
                      <w:rFonts w:eastAsiaTheme="minorHAnsi" w:cstheme="minorBidi"/>
                      <w:color w:val="auto"/>
                      <w:szCs w:val="22"/>
                    </w:rPr>
                  </w:pPr>
                </w:p>
              </w:tc>
            </w:tr>
            <w:tr w:rsidR="005E49D8" w:rsidRPr="00BF7D21" w14:paraId="2E7EB8C5" w14:textId="77777777" w:rsidTr="00A9402F">
              <w:tc>
                <w:tcPr>
                  <w:tcW w:w="8928" w:type="dxa"/>
                </w:tcPr>
                <w:p w14:paraId="4D998A04"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Proactively explain I will maintain their confidentiality</w:t>
                  </w:r>
                </w:p>
              </w:tc>
              <w:tc>
                <w:tcPr>
                  <w:tcW w:w="864" w:type="dxa"/>
                </w:tcPr>
                <w:p w14:paraId="1650A2B5" w14:textId="77777777" w:rsidR="005E49D8" w:rsidRPr="000349F0" w:rsidRDefault="005E49D8" w:rsidP="003364FE">
                  <w:pPr>
                    <w:ind w:left="36"/>
                    <w:jc w:val="center"/>
                    <w:rPr>
                      <w:rFonts w:eastAsiaTheme="minorHAnsi" w:cstheme="minorBidi"/>
                      <w:color w:val="auto"/>
                      <w:szCs w:val="22"/>
                    </w:rPr>
                  </w:pPr>
                </w:p>
              </w:tc>
            </w:tr>
            <w:tr w:rsidR="005E49D8" w:rsidRPr="002E3906" w14:paraId="3D85F4F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E832E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in the moment” with the person by avoiding distractions such as emails, phone calls, texts, etc.</w:t>
                  </w:r>
                </w:p>
              </w:tc>
              <w:tc>
                <w:tcPr>
                  <w:tcW w:w="864" w:type="dxa"/>
                </w:tcPr>
                <w:p w14:paraId="198FD25D" w14:textId="77777777" w:rsidR="005E49D8" w:rsidRPr="000349F0" w:rsidRDefault="005E49D8" w:rsidP="003364FE">
                  <w:pPr>
                    <w:ind w:left="36"/>
                    <w:jc w:val="center"/>
                    <w:rPr>
                      <w:rFonts w:eastAsiaTheme="minorHAnsi" w:cstheme="minorBidi"/>
                      <w:color w:val="auto"/>
                      <w:szCs w:val="22"/>
                    </w:rPr>
                  </w:pPr>
                </w:p>
              </w:tc>
            </w:tr>
            <w:tr w:rsidR="005E49D8" w:rsidRPr="002E3906" w14:paraId="31147ACB" w14:textId="77777777" w:rsidTr="00A9402F">
              <w:tc>
                <w:tcPr>
                  <w:tcW w:w="8928" w:type="dxa"/>
                </w:tcPr>
                <w:p w14:paraId="571407B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For face-to-face interviews, utilize a location conducive to a conversation and note taking</w:t>
                  </w:r>
                </w:p>
              </w:tc>
              <w:tc>
                <w:tcPr>
                  <w:tcW w:w="864" w:type="dxa"/>
                </w:tcPr>
                <w:p w14:paraId="3677E838" w14:textId="77777777" w:rsidR="005E49D8" w:rsidRDefault="005E49D8" w:rsidP="003364FE">
                  <w:pPr>
                    <w:jc w:val="center"/>
                    <w:rPr>
                      <w:color w:val="auto"/>
                    </w:rPr>
                  </w:pPr>
                </w:p>
              </w:tc>
            </w:tr>
            <w:tr w:rsidR="005E49D8" w:rsidRPr="002E3906" w14:paraId="2BD5F3C6"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9B79E67"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Ignore internal distractions such as inattention, self-absorption, misinterpretation and personal biases</w:t>
                  </w:r>
                </w:p>
              </w:tc>
              <w:tc>
                <w:tcPr>
                  <w:tcW w:w="864" w:type="dxa"/>
                </w:tcPr>
                <w:p w14:paraId="1444BB66" w14:textId="77777777" w:rsidR="005E49D8" w:rsidRPr="000349F0" w:rsidRDefault="005E49D8" w:rsidP="003364FE">
                  <w:pPr>
                    <w:jc w:val="center"/>
                    <w:rPr>
                      <w:rFonts w:eastAsiaTheme="minorHAnsi" w:cstheme="minorBidi"/>
                      <w:color w:val="auto"/>
                      <w:szCs w:val="22"/>
                    </w:rPr>
                  </w:pPr>
                </w:p>
              </w:tc>
            </w:tr>
            <w:tr w:rsidR="005E49D8" w:rsidRPr="002E3906" w14:paraId="3D3F8B90" w14:textId="77777777" w:rsidTr="00A9402F">
              <w:tc>
                <w:tcPr>
                  <w:tcW w:w="8928" w:type="dxa"/>
                </w:tcPr>
                <w:p w14:paraId="49F5C3D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a comforting non-threatening tone, timing, pace and volume that will appeal to the interviewee</w:t>
                  </w:r>
                </w:p>
              </w:tc>
              <w:tc>
                <w:tcPr>
                  <w:tcW w:w="864" w:type="dxa"/>
                </w:tcPr>
                <w:p w14:paraId="746762A0" w14:textId="77777777" w:rsidR="005E49D8" w:rsidRPr="000349F0" w:rsidRDefault="005E49D8" w:rsidP="003364FE">
                  <w:pPr>
                    <w:jc w:val="center"/>
                    <w:rPr>
                      <w:rFonts w:eastAsiaTheme="minorHAnsi" w:cstheme="minorBidi"/>
                      <w:color w:val="auto"/>
                      <w:szCs w:val="22"/>
                    </w:rPr>
                  </w:pPr>
                </w:p>
              </w:tc>
            </w:tr>
            <w:tr w:rsidR="005E49D8" w:rsidRPr="002E3906" w14:paraId="4034ED4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9D9DB7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Convey body language that shows I am interested in the conversation (e.g. good eye contact, posture, facing the other person directly, smiling, energetic, no crossed arms or legs, etc.)</w:t>
                  </w:r>
                </w:p>
              </w:tc>
              <w:tc>
                <w:tcPr>
                  <w:tcW w:w="864" w:type="dxa"/>
                </w:tcPr>
                <w:p w14:paraId="45C5615C" w14:textId="77777777" w:rsidR="005E49D8" w:rsidRPr="000349F0" w:rsidRDefault="005E49D8" w:rsidP="003364FE">
                  <w:pPr>
                    <w:ind w:left="36"/>
                    <w:jc w:val="center"/>
                    <w:rPr>
                      <w:rFonts w:eastAsiaTheme="minorHAnsi" w:cstheme="minorBidi"/>
                      <w:color w:val="auto"/>
                      <w:szCs w:val="22"/>
                    </w:rPr>
                  </w:pPr>
                </w:p>
              </w:tc>
            </w:tr>
            <w:tr w:rsidR="005E49D8" w:rsidRPr="003E0212" w14:paraId="1F817831" w14:textId="77777777" w:rsidTr="00A9402F">
              <w:tc>
                <w:tcPr>
                  <w:tcW w:w="8928" w:type="dxa"/>
                </w:tcPr>
                <w:p w14:paraId="49806582"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interviewee’s opinion on topics</w:t>
                  </w:r>
                </w:p>
              </w:tc>
              <w:tc>
                <w:tcPr>
                  <w:tcW w:w="864" w:type="dxa"/>
                </w:tcPr>
                <w:p w14:paraId="5DC31174" w14:textId="77777777" w:rsidR="005E49D8" w:rsidRPr="000349F0" w:rsidRDefault="005E49D8" w:rsidP="003364FE">
                  <w:pPr>
                    <w:jc w:val="center"/>
                    <w:rPr>
                      <w:rFonts w:eastAsiaTheme="minorHAnsi" w:cstheme="minorBidi"/>
                      <w:color w:val="auto"/>
                      <w:szCs w:val="22"/>
                    </w:rPr>
                  </w:pPr>
                </w:p>
              </w:tc>
            </w:tr>
            <w:tr w:rsidR="005E49D8" w:rsidRPr="003E0212" w14:paraId="761CF9A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4ECBC9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these influencing strategies: reciprocation, commitment and consistency, social proof, liking, authority and scarcity</w:t>
                  </w:r>
                </w:p>
              </w:tc>
              <w:tc>
                <w:tcPr>
                  <w:tcW w:w="864" w:type="dxa"/>
                </w:tcPr>
                <w:p w14:paraId="490C40C1" w14:textId="77777777" w:rsidR="005E49D8" w:rsidRPr="000349F0" w:rsidRDefault="005E49D8" w:rsidP="003364FE">
                  <w:pPr>
                    <w:ind w:left="36"/>
                    <w:jc w:val="center"/>
                    <w:rPr>
                      <w:rFonts w:eastAsiaTheme="minorHAnsi" w:cstheme="minorBidi"/>
                      <w:color w:val="auto"/>
                      <w:szCs w:val="22"/>
                    </w:rPr>
                  </w:pPr>
                </w:p>
              </w:tc>
            </w:tr>
            <w:tr w:rsidR="005E49D8" w:rsidRPr="003E0212" w14:paraId="0CA357DB" w14:textId="77777777" w:rsidTr="00A9402F">
              <w:tc>
                <w:tcPr>
                  <w:tcW w:w="8928" w:type="dxa"/>
                </w:tcPr>
                <w:p w14:paraId="50A2C885"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an interview is moving too slowly, take charge and move it along</w:t>
                  </w:r>
                </w:p>
              </w:tc>
              <w:tc>
                <w:tcPr>
                  <w:tcW w:w="864" w:type="dxa"/>
                </w:tcPr>
                <w:p w14:paraId="0FF38789" w14:textId="77777777" w:rsidR="005E49D8" w:rsidRPr="000349F0" w:rsidRDefault="005E49D8" w:rsidP="003364FE">
                  <w:pPr>
                    <w:jc w:val="center"/>
                    <w:rPr>
                      <w:rFonts w:eastAsiaTheme="minorHAnsi" w:cstheme="minorBidi"/>
                      <w:color w:val="auto"/>
                      <w:szCs w:val="22"/>
                    </w:rPr>
                  </w:pPr>
                </w:p>
              </w:tc>
            </w:tr>
            <w:tr w:rsidR="005E49D8" w:rsidRPr="003E0212" w14:paraId="0539727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16E322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At the conclusion of a conversation, thank the interviewee for his/her time and ask if there is anything I can do to reciprocate for their help</w:t>
                  </w:r>
                </w:p>
              </w:tc>
              <w:tc>
                <w:tcPr>
                  <w:tcW w:w="864" w:type="dxa"/>
                </w:tcPr>
                <w:p w14:paraId="2B876BA5" w14:textId="77777777" w:rsidR="005E49D8" w:rsidRPr="000349F0" w:rsidRDefault="005E49D8" w:rsidP="003364FE">
                  <w:pPr>
                    <w:jc w:val="center"/>
                    <w:rPr>
                      <w:rFonts w:eastAsiaTheme="minorHAnsi" w:cstheme="minorBidi"/>
                      <w:color w:val="auto"/>
                      <w:szCs w:val="22"/>
                    </w:rPr>
                  </w:pPr>
                </w:p>
              </w:tc>
            </w:tr>
          </w:tbl>
          <w:p w14:paraId="07E9B4D9" w14:textId="77777777" w:rsidR="005E49D8" w:rsidRPr="002F6248" w:rsidRDefault="005E49D8" w:rsidP="005E49D8">
            <w:pPr>
              <w:pStyle w:val="PGPText"/>
              <w:rPr>
                <w:color w:val="FF0000"/>
                <w:sz w:val="20"/>
              </w:rPr>
            </w:pPr>
          </w:p>
        </w:tc>
      </w:tr>
      <w:tr w:rsidR="005E49D8" w:rsidRPr="00EA5933" w14:paraId="077B7226" w14:textId="77777777" w:rsidTr="002A5600">
        <w:tblPrEx>
          <w:tblLook w:val="0000" w:firstRow="0" w:lastRow="0" w:firstColumn="0" w:lastColumn="0" w:noHBand="0" w:noVBand="0"/>
        </w:tblPrEx>
        <w:trPr>
          <w:gridBefore w:val="1"/>
          <w:wBefore w:w="14" w:type="dxa"/>
          <w:cantSplit/>
        </w:trPr>
        <w:tc>
          <w:tcPr>
            <w:tcW w:w="1726" w:type="dxa"/>
            <w:gridSpan w:val="5"/>
          </w:tcPr>
          <w:p w14:paraId="3F9F78B2" w14:textId="77777777" w:rsidR="005E49D8" w:rsidRPr="007465E3" w:rsidRDefault="005E49D8" w:rsidP="003364FE">
            <w:pPr>
              <w:pStyle w:val="zLGPIconHandouts"/>
            </w:pPr>
            <w:r>
              <w:rPr>
                <w:noProof/>
              </w:rPr>
              <w:lastRenderedPageBreak/>
              <w:drawing>
                <wp:inline distT="0" distB="0" distL="0" distR="0" wp14:anchorId="5053D061" wp14:editId="3A6DE943">
                  <wp:extent cx="658368" cy="658368"/>
                  <wp:effectExtent l="0" t="0" r="8890" b="8890"/>
                  <wp:docPr id="324" name="Picture 32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63E61E80" w14:textId="77777777" w:rsidR="005E49D8" w:rsidRPr="00767181" w:rsidRDefault="005E49D8" w:rsidP="00A9402F">
            <w:pPr>
              <w:pStyle w:val="Heading3"/>
            </w:pPr>
            <w:bookmarkStart w:id="21" w:name="_Toc425164548"/>
            <w:r>
              <w:t xml:space="preserve">Section </w:t>
            </w:r>
            <w:r>
              <w:fldChar w:fldCharType="begin"/>
            </w:r>
            <w:r>
              <w:instrText xml:space="preserve"> AUTONUM  \* Arabic \s : </w:instrText>
            </w:r>
            <w:r>
              <w:fldChar w:fldCharType="end"/>
            </w:r>
            <w:r w:rsidR="006D505A">
              <w:t xml:space="preserve"> Responding </w:t>
            </w:r>
            <w:r>
              <w:t>and Evaluating</w:t>
            </w:r>
            <w:bookmarkEnd w:id="21"/>
          </w:p>
          <w:p w14:paraId="0E2D0C8A" w14:textId="77777777" w:rsidR="005E49D8" w:rsidRDefault="005E49D8" w:rsidP="005E49D8">
            <w:pPr>
              <w:pStyle w:val="PGPBullet1"/>
            </w:pPr>
            <w:r>
              <w:t>This portion of the TAP reinforces the last two elements of the ASPIRE™ framework, which are easy to understand but too often not completed</w:t>
            </w:r>
          </w:p>
          <w:p w14:paraId="7146BD28" w14:textId="77777777" w:rsidR="005E49D8" w:rsidRDefault="005E49D8" w:rsidP="005E49D8">
            <w:pPr>
              <w:pStyle w:val="PGPBullet1"/>
            </w:pPr>
            <w:r>
              <w:t>Most of the items in the table that follows are useful steps to satisfy an interviewee’s WIIFT, which is a critical element of the “R” in the ASPIRE™ framework (</w:t>
            </w:r>
            <w:r w:rsidRPr="006A77DE">
              <w:rPr>
                <w:b/>
                <w:u w:val="single"/>
              </w:rPr>
              <w:t>R</w:t>
            </w:r>
            <w:r w:rsidRPr="006A77DE">
              <w:t>espond with follow-up</w:t>
            </w:r>
            <w:r>
              <w:t>) because it builds trust, credibility and ensures the interviewee is compelled to proactively help your efforts in the future</w:t>
            </w:r>
          </w:p>
          <w:p w14:paraId="41D39C1F" w14:textId="77777777" w:rsidR="005E49D8" w:rsidRDefault="005E49D8" w:rsidP="005E49D8">
            <w:pPr>
              <w:pStyle w:val="PGPBullet1"/>
            </w:pPr>
            <w:r>
              <w:t>The last two items are in italics because they pertain to the “E” in the ASPIRE™ framework (</w:t>
            </w:r>
            <w:r w:rsidRPr="006A77DE">
              <w:rPr>
                <w:b/>
                <w:u w:val="single"/>
              </w:rPr>
              <w:t>E</w:t>
            </w:r>
            <w:r>
              <w:t>valuate the benefits from the interviewee)</w:t>
            </w:r>
          </w:p>
          <w:p w14:paraId="6E191D03" w14:textId="77777777" w:rsidR="005E49D8" w:rsidRDefault="005E49D8" w:rsidP="005E49D8">
            <w:pPr>
              <w:pStyle w:val="PGPBullet1"/>
            </w:pPr>
            <w:r>
              <w:t>Review the table that follows and rate each element using this scale:</w:t>
            </w:r>
          </w:p>
          <w:p w14:paraId="547AEE6E" w14:textId="77777777" w:rsidR="005E49D8" w:rsidRDefault="005E49D8" w:rsidP="005E49D8">
            <w:pPr>
              <w:pStyle w:val="PGPBullet2"/>
            </w:pPr>
            <w:r>
              <w:t>1 = Already firmly in my routine</w:t>
            </w:r>
          </w:p>
          <w:p w14:paraId="0B19D2FF" w14:textId="77777777" w:rsidR="005E49D8" w:rsidRDefault="005E49D8" w:rsidP="005E49D8">
            <w:pPr>
              <w:pStyle w:val="PGPBullet2"/>
            </w:pPr>
            <w:r>
              <w:t>2 = Part of my routine but want to improve further</w:t>
            </w:r>
          </w:p>
          <w:p w14:paraId="78C03CBA" w14:textId="77777777" w:rsidR="005E49D8" w:rsidRDefault="005E49D8" w:rsidP="005E49D8">
            <w:pPr>
              <w:pStyle w:val="PGPBullet2"/>
            </w:pPr>
            <w:r>
              <w:t>3 = Not part of my routine and want to develop</w:t>
            </w:r>
          </w:p>
          <w:p w14:paraId="01E69F57" w14:textId="77777777" w:rsidR="005E49D8" w:rsidRPr="009667C5" w:rsidRDefault="005E49D8" w:rsidP="005E49D8">
            <w:pPr>
              <w:pStyle w:val="PGPBullet2"/>
            </w:pPr>
            <w:r>
              <w:t>N/A = Not interested in making this part of my routine</w:t>
            </w:r>
          </w:p>
        </w:tc>
      </w:tr>
      <w:tr w:rsidR="005E49D8" w:rsidRPr="002F6248" w14:paraId="1426430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25D6CF5C"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3CDDC5B1" w14:textId="77777777" w:rsidR="005E49D8" w:rsidRDefault="005E49D8" w:rsidP="005E49D8">
            <w:pPr>
              <w:pStyle w:val="PGPTitle"/>
            </w:pPr>
            <w:r w:rsidRPr="003E7F71">
              <w:rPr>
                <w:u w:val="single"/>
              </w:rPr>
              <w:t>R</w:t>
            </w:r>
            <w:r w:rsidRPr="001441F9">
              <w:t xml:space="preserve">esponding and </w:t>
            </w:r>
            <w:r w:rsidRPr="003E7F71">
              <w:rPr>
                <w:u w:val="single"/>
              </w:rPr>
              <w:t>E</w:t>
            </w:r>
            <w:r w:rsidRPr="001441F9">
              <w:t>valuating</w:t>
            </w:r>
            <w:r>
              <w:t xml:space="preserve"> Table</w:t>
            </w:r>
          </w:p>
          <w:tbl>
            <w:tblPr>
              <w:tblStyle w:val="AnalystSolutions"/>
              <w:tblW w:w="9792" w:type="dxa"/>
              <w:tblLayout w:type="fixed"/>
              <w:tblLook w:val="04A0" w:firstRow="1" w:lastRow="0" w:firstColumn="1" w:lastColumn="0" w:noHBand="0" w:noVBand="1"/>
            </w:tblPr>
            <w:tblGrid>
              <w:gridCol w:w="8208"/>
              <w:gridCol w:w="1584"/>
            </w:tblGrid>
            <w:tr w:rsidR="005E49D8" w:rsidRPr="00C15FE8" w14:paraId="779C595F"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22F5FA9F" w14:textId="77777777" w:rsidR="005E49D8" w:rsidRPr="00F30E97" w:rsidRDefault="005E49D8" w:rsidP="003364FE">
                  <w:pPr>
                    <w:jc w:val="left"/>
                    <w:rPr>
                      <w:sz w:val="32"/>
                    </w:rPr>
                  </w:pPr>
                  <w:r w:rsidRPr="00F30E97">
                    <w:rPr>
                      <w:sz w:val="32"/>
                    </w:rPr>
                    <w:t>For my helpful information contacts, I…</w:t>
                  </w:r>
                </w:p>
              </w:tc>
              <w:tc>
                <w:tcPr>
                  <w:tcW w:w="1584" w:type="dxa"/>
                </w:tcPr>
                <w:p w14:paraId="519C635A" w14:textId="77777777" w:rsidR="005E49D8" w:rsidRPr="00F30E97" w:rsidRDefault="005E49D8" w:rsidP="003364FE">
                  <w:pPr>
                    <w:cnfStyle w:val="100000000000" w:firstRow="1" w:lastRow="0" w:firstColumn="0" w:lastColumn="0" w:oddVBand="0" w:evenVBand="0" w:oddHBand="0" w:evenHBand="0" w:firstRowFirstColumn="0" w:firstRowLastColumn="0" w:lastRowFirstColumn="0" w:lastRowLastColumn="0"/>
                    <w:rPr>
                      <w:sz w:val="32"/>
                    </w:rPr>
                  </w:pPr>
                  <w:r w:rsidRPr="00F30E97">
                    <w:rPr>
                      <w:sz w:val="32"/>
                    </w:rPr>
                    <w:t>Rating</w:t>
                  </w:r>
                </w:p>
              </w:tc>
            </w:tr>
            <w:tr w:rsidR="005E49D8" w:rsidRPr="00663FCE" w14:paraId="25D2475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441D7E02" w14:textId="77777777" w:rsidR="005E49D8" w:rsidRPr="001441F9" w:rsidRDefault="005E49D8" w:rsidP="005E49D8">
                  <w:pPr>
                    <w:pStyle w:val="ListParagraph"/>
                    <w:numPr>
                      <w:ilvl w:val="0"/>
                      <w:numId w:val="19"/>
                    </w:numPr>
                    <w:ind w:left="416"/>
                    <w:rPr>
                      <w:color w:val="auto"/>
                    </w:rPr>
                  </w:pPr>
                  <w:r>
                    <w:rPr>
                      <w:color w:val="auto"/>
                    </w:rPr>
                    <w:t>P</w:t>
                  </w:r>
                  <w:r w:rsidRPr="001441F9">
                    <w:rPr>
                      <w:color w:val="auto"/>
                    </w:rPr>
                    <w:t xml:space="preserve">rovide </w:t>
                  </w:r>
                  <w:r>
                    <w:rPr>
                      <w:color w:val="auto"/>
                    </w:rPr>
                    <w:t>an update a</w:t>
                  </w:r>
                  <w:r w:rsidRPr="001441F9">
                    <w:rPr>
                      <w:color w:val="auto"/>
                    </w:rPr>
                    <w:t xml:space="preserve">fter </w:t>
                  </w:r>
                  <w:r>
                    <w:rPr>
                      <w:color w:val="auto"/>
                    </w:rPr>
                    <w:t>participating</w:t>
                  </w:r>
                  <w:r w:rsidRPr="001441F9">
                    <w:rPr>
                      <w:color w:val="auto"/>
                    </w:rPr>
                    <w:t xml:space="preserve"> in calls or meetings with senior management of </w:t>
                  </w:r>
                  <w:r>
                    <w:rPr>
                      <w:color w:val="auto"/>
                    </w:rPr>
                    <w:t>companies where they have shown interest</w:t>
                  </w:r>
                </w:p>
              </w:tc>
              <w:tc>
                <w:tcPr>
                  <w:tcW w:w="1584" w:type="dxa"/>
                </w:tcPr>
                <w:p w14:paraId="3A77ED2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44118307"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0F06A6DA" w14:textId="77777777" w:rsidR="005E49D8" w:rsidRPr="001441F9" w:rsidRDefault="005E49D8" w:rsidP="005E49D8">
                  <w:pPr>
                    <w:pStyle w:val="ListParagraph"/>
                    <w:numPr>
                      <w:ilvl w:val="0"/>
                      <w:numId w:val="19"/>
                    </w:numPr>
                    <w:ind w:left="416"/>
                    <w:rPr>
                      <w:color w:val="auto"/>
                    </w:rPr>
                  </w:pPr>
                  <w:r w:rsidRPr="001441F9">
                    <w:rPr>
                      <w:color w:val="auto"/>
                    </w:rPr>
                    <w:t>Forward key quotes f</w:t>
                  </w:r>
                  <w:r>
                    <w:rPr>
                      <w:color w:val="auto"/>
                    </w:rPr>
                    <w:t xml:space="preserve">rom a quarterly call transcript </w:t>
                  </w:r>
                  <w:r w:rsidRPr="001441F9">
                    <w:rPr>
                      <w:color w:val="auto"/>
                    </w:rPr>
                    <w:t xml:space="preserve">of </w:t>
                  </w:r>
                  <w:r>
                    <w:rPr>
                      <w:color w:val="auto"/>
                    </w:rPr>
                    <w:t>companies where they have shown interest</w:t>
                  </w:r>
                </w:p>
              </w:tc>
              <w:tc>
                <w:tcPr>
                  <w:tcW w:w="1584" w:type="dxa"/>
                </w:tcPr>
                <w:p w14:paraId="0D3BA40F"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01C4BBC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EDC8A7E" w14:textId="77777777" w:rsidR="005E49D8" w:rsidRPr="001441F9" w:rsidRDefault="005E49D8" w:rsidP="005E49D8">
                  <w:pPr>
                    <w:pStyle w:val="ListParagraph"/>
                    <w:numPr>
                      <w:ilvl w:val="0"/>
                      <w:numId w:val="19"/>
                    </w:numPr>
                    <w:ind w:left="416"/>
                    <w:rPr>
                      <w:color w:val="auto"/>
                    </w:rPr>
                  </w:pPr>
                  <w:r w:rsidRPr="001441F9">
                    <w:rPr>
                      <w:color w:val="auto"/>
                    </w:rPr>
                    <w:t xml:space="preserve">Provide </w:t>
                  </w:r>
                  <w:r>
                    <w:rPr>
                      <w:color w:val="auto"/>
                    </w:rPr>
                    <w:t xml:space="preserve">my thoughts </w:t>
                  </w:r>
                  <w:r w:rsidRPr="001441F9">
                    <w:rPr>
                      <w:color w:val="auto"/>
                    </w:rPr>
                    <w:t>on days when their stock is volatile or company is in the news</w:t>
                  </w:r>
                </w:p>
              </w:tc>
              <w:tc>
                <w:tcPr>
                  <w:tcW w:w="1584" w:type="dxa"/>
                </w:tcPr>
                <w:p w14:paraId="1DB9F3A5"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7602491"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363F1DE" w14:textId="77777777" w:rsidR="005E49D8" w:rsidRPr="001441F9" w:rsidRDefault="005E49D8" w:rsidP="005E49D8">
                  <w:pPr>
                    <w:pStyle w:val="ListParagraph"/>
                    <w:numPr>
                      <w:ilvl w:val="0"/>
                      <w:numId w:val="19"/>
                    </w:numPr>
                    <w:ind w:left="416"/>
                    <w:rPr>
                      <w:color w:val="auto"/>
                    </w:rPr>
                  </w:pPr>
                  <w:r w:rsidRPr="001441F9">
                    <w:rPr>
                      <w:color w:val="auto"/>
                    </w:rPr>
                    <w:t xml:space="preserve">Forward </w:t>
                  </w:r>
                  <w:r>
                    <w:rPr>
                      <w:color w:val="auto"/>
                    </w:rPr>
                    <w:t xml:space="preserve">relevant </w:t>
                  </w:r>
                  <w:r w:rsidRPr="001441F9">
                    <w:rPr>
                      <w:color w:val="auto"/>
                    </w:rPr>
                    <w:t xml:space="preserve">insights </w:t>
                  </w:r>
                  <w:r>
                    <w:rPr>
                      <w:color w:val="auto"/>
                    </w:rPr>
                    <w:t>I</w:t>
                  </w:r>
                  <w:r w:rsidRPr="001441F9">
                    <w:rPr>
                      <w:color w:val="auto"/>
                    </w:rPr>
                    <w:t xml:space="preserve"> come across when researching (including blogs, journals, webcasts, etc.)</w:t>
                  </w:r>
                </w:p>
              </w:tc>
              <w:tc>
                <w:tcPr>
                  <w:tcW w:w="1584" w:type="dxa"/>
                </w:tcPr>
                <w:p w14:paraId="5C42BD2C"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CAC541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E679184" w14:textId="77777777" w:rsidR="005E49D8" w:rsidRPr="001441F9" w:rsidRDefault="005E49D8" w:rsidP="005E49D8">
                  <w:pPr>
                    <w:pStyle w:val="ListParagraph"/>
                    <w:numPr>
                      <w:ilvl w:val="0"/>
                      <w:numId w:val="19"/>
                    </w:numPr>
                    <w:ind w:left="416"/>
                    <w:rPr>
                      <w:color w:val="auto"/>
                    </w:rPr>
                  </w:pPr>
                  <w:r w:rsidRPr="001441F9">
                    <w:rPr>
                      <w:color w:val="auto"/>
                    </w:rPr>
                    <w:t xml:space="preserve">Provide access to </w:t>
                  </w:r>
                  <w:r>
                    <w:rPr>
                      <w:color w:val="auto"/>
                    </w:rPr>
                    <w:t>my</w:t>
                  </w:r>
                  <w:r w:rsidRPr="001441F9">
                    <w:rPr>
                      <w:color w:val="auto"/>
                    </w:rPr>
                    <w:t xml:space="preserve"> research (</w:t>
                  </w:r>
                  <w:r>
                    <w:rPr>
                      <w:color w:val="auto"/>
                    </w:rPr>
                    <w:t>put “NA” if not allowed by</w:t>
                  </w:r>
                  <w:r w:rsidRPr="001441F9">
                    <w:rPr>
                      <w:color w:val="auto"/>
                    </w:rPr>
                    <w:t xml:space="preserve"> your firm)</w:t>
                  </w:r>
                </w:p>
              </w:tc>
              <w:tc>
                <w:tcPr>
                  <w:tcW w:w="1584" w:type="dxa"/>
                </w:tcPr>
                <w:p w14:paraId="36462954"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E29AAEF"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A2277EE" w14:textId="77777777" w:rsidR="005E49D8" w:rsidRPr="001441F9" w:rsidRDefault="005E49D8" w:rsidP="005E49D8">
                  <w:pPr>
                    <w:pStyle w:val="ListParagraph"/>
                    <w:numPr>
                      <w:ilvl w:val="0"/>
                      <w:numId w:val="19"/>
                    </w:numPr>
                    <w:ind w:left="416"/>
                    <w:rPr>
                      <w:color w:val="auto"/>
                    </w:rPr>
                  </w:pPr>
                  <w:r w:rsidRPr="001441F9">
                    <w:rPr>
                      <w:color w:val="auto"/>
                    </w:rPr>
                    <w:t>Forward them information about relevant industry events they may want to attend</w:t>
                  </w:r>
                </w:p>
              </w:tc>
              <w:tc>
                <w:tcPr>
                  <w:tcW w:w="1584" w:type="dxa"/>
                </w:tcPr>
                <w:p w14:paraId="575FB82E"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4DE78B9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F8F4DB7" w14:textId="77777777" w:rsidR="005E49D8" w:rsidRPr="001441F9" w:rsidRDefault="005E49D8" w:rsidP="005E49D8">
                  <w:pPr>
                    <w:pStyle w:val="ListParagraph"/>
                    <w:numPr>
                      <w:ilvl w:val="0"/>
                      <w:numId w:val="19"/>
                    </w:numPr>
                    <w:ind w:left="416"/>
                    <w:rPr>
                      <w:color w:val="auto"/>
                    </w:rPr>
                  </w:pPr>
                  <w:r w:rsidRPr="001441F9">
                    <w:rPr>
                      <w:color w:val="auto"/>
                    </w:rPr>
                    <w:t xml:space="preserve">Introduce them to </w:t>
                  </w:r>
                  <w:r>
                    <w:rPr>
                      <w:color w:val="auto"/>
                    </w:rPr>
                    <w:t>my</w:t>
                  </w:r>
                  <w:r w:rsidRPr="001441F9">
                    <w:rPr>
                      <w:color w:val="auto"/>
                    </w:rPr>
                    <w:t xml:space="preserve"> other relevant information sources</w:t>
                  </w:r>
                </w:p>
              </w:tc>
              <w:tc>
                <w:tcPr>
                  <w:tcW w:w="1584" w:type="dxa"/>
                </w:tcPr>
                <w:p w14:paraId="67A55CD7"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34CEC63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46E2A70C" w14:textId="77777777" w:rsidR="005E49D8" w:rsidRPr="001441F9" w:rsidRDefault="005E49D8" w:rsidP="005E49D8">
                  <w:pPr>
                    <w:pStyle w:val="ListParagraph"/>
                    <w:numPr>
                      <w:ilvl w:val="0"/>
                      <w:numId w:val="19"/>
                    </w:numPr>
                    <w:ind w:left="416"/>
                    <w:rPr>
                      <w:color w:val="auto"/>
                    </w:rPr>
                  </w:pPr>
                  <w:r>
                    <w:rPr>
                      <w:color w:val="auto"/>
                    </w:rPr>
                    <w:t>Host events for them to meet other information sources</w:t>
                  </w:r>
                </w:p>
              </w:tc>
              <w:tc>
                <w:tcPr>
                  <w:tcW w:w="1584" w:type="dxa"/>
                </w:tcPr>
                <w:p w14:paraId="002F61FD"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27657829"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7B979C6C" w14:textId="77777777" w:rsidR="005E49D8" w:rsidRPr="001441F9" w:rsidRDefault="005E49D8" w:rsidP="005E49D8">
                  <w:pPr>
                    <w:pStyle w:val="ListParagraph"/>
                    <w:numPr>
                      <w:ilvl w:val="0"/>
                      <w:numId w:val="19"/>
                    </w:numPr>
                    <w:ind w:left="416"/>
                    <w:rPr>
                      <w:color w:val="auto"/>
                    </w:rPr>
                  </w:pPr>
                  <w:r w:rsidRPr="001441F9">
                    <w:rPr>
                      <w:color w:val="auto"/>
                    </w:rPr>
                    <w:t>Forward requests from the press to them</w:t>
                  </w:r>
                  <w:r>
                    <w:rPr>
                      <w:color w:val="auto"/>
                    </w:rPr>
                    <w:t xml:space="preserve"> that I receive</w:t>
                  </w:r>
                </w:p>
              </w:tc>
              <w:tc>
                <w:tcPr>
                  <w:tcW w:w="1584" w:type="dxa"/>
                </w:tcPr>
                <w:p w14:paraId="0258E568"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62BE182"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ABF8B45" w14:textId="77777777" w:rsidR="005E49D8" w:rsidRPr="001441F9" w:rsidRDefault="005E49D8" w:rsidP="005E49D8">
                  <w:pPr>
                    <w:pStyle w:val="ListParagraph"/>
                    <w:numPr>
                      <w:ilvl w:val="0"/>
                      <w:numId w:val="19"/>
                    </w:numPr>
                    <w:ind w:left="416"/>
                    <w:rPr>
                      <w:color w:val="auto"/>
                    </w:rPr>
                  </w:pPr>
                  <w:r w:rsidRPr="001441F9">
                    <w:rPr>
                      <w:color w:val="auto"/>
                    </w:rPr>
                    <w:t xml:space="preserve">Recommend them to speak at conferences or </w:t>
                  </w:r>
                  <w:r>
                    <w:rPr>
                      <w:color w:val="auto"/>
                    </w:rPr>
                    <w:t>client</w:t>
                  </w:r>
                  <w:r w:rsidRPr="001441F9">
                    <w:rPr>
                      <w:color w:val="auto"/>
                    </w:rPr>
                    <w:t xml:space="preserve"> dinners </w:t>
                  </w:r>
                  <w:r>
                    <w:rPr>
                      <w:color w:val="auto"/>
                    </w:rPr>
                    <w:t>I host</w:t>
                  </w:r>
                </w:p>
              </w:tc>
              <w:tc>
                <w:tcPr>
                  <w:tcW w:w="1584" w:type="dxa"/>
                </w:tcPr>
                <w:p w14:paraId="214EC6C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10F8DAA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3C771AAF" w14:textId="77777777" w:rsidR="005E49D8" w:rsidRPr="001441F9" w:rsidRDefault="005E49D8" w:rsidP="005E49D8">
                  <w:pPr>
                    <w:pStyle w:val="ListParagraph"/>
                    <w:numPr>
                      <w:ilvl w:val="0"/>
                      <w:numId w:val="19"/>
                    </w:numPr>
                    <w:ind w:left="416"/>
                    <w:rPr>
                      <w:color w:val="auto"/>
                    </w:rPr>
                  </w:pPr>
                  <w:r w:rsidRPr="001441F9">
                    <w:rPr>
                      <w:color w:val="auto"/>
                    </w:rPr>
                    <w:t xml:space="preserve">In </w:t>
                  </w:r>
                  <w:r>
                    <w:rPr>
                      <w:color w:val="auto"/>
                    </w:rPr>
                    <w:t>my</w:t>
                  </w:r>
                  <w:r w:rsidRPr="001441F9">
                    <w:rPr>
                      <w:color w:val="auto"/>
                    </w:rPr>
                    <w:t xml:space="preserve"> post-interview thank you email, mention how </w:t>
                  </w:r>
                  <w:r>
                    <w:rPr>
                      <w:color w:val="auto"/>
                    </w:rPr>
                    <w:t>I</w:t>
                  </w:r>
                  <w:r w:rsidRPr="001441F9">
                    <w:rPr>
                      <w:color w:val="auto"/>
                    </w:rPr>
                    <w:t xml:space="preserve"> intend to give them recognition with others as the industry thought-leader</w:t>
                  </w:r>
                </w:p>
              </w:tc>
              <w:tc>
                <w:tcPr>
                  <w:tcW w:w="1584" w:type="dxa"/>
                </w:tcPr>
                <w:p w14:paraId="404778F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75A38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E8E540" w14:textId="77777777" w:rsidR="005E49D8" w:rsidRPr="001441F9" w:rsidRDefault="005E49D8" w:rsidP="005E49D8">
                  <w:pPr>
                    <w:pStyle w:val="ListParagraph"/>
                    <w:numPr>
                      <w:ilvl w:val="0"/>
                      <w:numId w:val="19"/>
                    </w:numPr>
                    <w:ind w:left="416"/>
                    <w:rPr>
                      <w:color w:val="auto"/>
                    </w:rPr>
                  </w:pPr>
                  <w:r w:rsidRPr="001441F9">
                    <w:rPr>
                      <w:color w:val="auto"/>
                    </w:rPr>
                    <w:t>Dedicate time with them during industry social events such as conference and annual award dinners</w:t>
                  </w:r>
                </w:p>
              </w:tc>
              <w:tc>
                <w:tcPr>
                  <w:tcW w:w="1584" w:type="dxa"/>
                </w:tcPr>
                <w:p w14:paraId="42AFA50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4CFB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B48EDAC" w14:textId="77777777" w:rsidR="005E49D8" w:rsidRPr="001441F9" w:rsidRDefault="005E49D8" w:rsidP="005E49D8">
                  <w:pPr>
                    <w:pStyle w:val="ListParagraph"/>
                    <w:numPr>
                      <w:ilvl w:val="0"/>
                      <w:numId w:val="19"/>
                    </w:numPr>
                    <w:ind w:left="416"/>
                    <w:rPr>
                      <w:color w:val="auto"/>
                    </w:rPr>
                  </w:pPr>
                  <w:r w:rsidRPr="001441F9">
                    <w:rPr>
                      <w:color w:val="auto"/>
                    </w:rPr>
                    <w:t xml:space="preserve">Take to lunch or dinner when </w:t>
                  </w:r>
                  <w:r>
                    <w:rPr>
                      <w:color w:val="auto"/>
                    </w:rPr>
                    <w:t>I’m</w:t>
                  </w:r>
                  <w:r w:rsidRPr="001441F9">
                    <w:rPr>
                      <w:color w:val="auto"/>
                    </w:rPr>
                    <w:t xml:space="preserve"> in the same town</w:t>
                  </w:r>
                </w:p>
              </w:tc>
              <w:tc>
                <w:tcPr>
                  <w:tcW w:w="1584" w:type="dxa"/>
                </w:tcPr>
                <w:p w14:paraId="07D295F6"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C15FE8" w14:paraId="2F40EA4C" w14:textId="77777777" w:rsidTr="003364FE">
              <w:tc>
                <w:tcPr>
                  <w:cnfStyle w:val="001000000000" w:firstRow="0" w:lastRow="0" w:firstColumn="1" w:lastColumn="0" w:oddVBand="0" w:evenVBand="0" w:oddHBand="0" w:evenHBand="0" w:firstRowFirstColumn="0" w:firstRowLastColumn="0" w:lastRowFirstColumn="0" w:lastRowLastColumn="0"/>
                  <w:tcW w:w="8208" w:type="dxa"/>
                  <w:shd w:val="clear" w:color="auto" w:fill="002868" w:themeFill="text2"/>
                </w:tcPr>
                <w:p w14:paraId="1F3419A7" w14:textId="77777777" w:rsidR="005E49D8" w:rsidRPr="00C15FE8" w:rsidRDefault="005E49D8" w:rsidP="003364FE">
                  <w:pPr>
                    <w:ind w:left="56"/>
                    <w:rPr>
                      <w:color w:val="auto"/>
                      <w:sz w:val="32"/>
                    </w:rPr>
                  </w:pPr>
                  <w:r w:rsidRPr="00C15FE8">
                    <w:rPr>
                      <w:color w:val="auto"/>
                      <w:sz w:val="32"/>
                    </w:rPr>
                    <w:t>For new information sources…</w:t>
                  </w:r>
                </w:p>
              </w:tc>
              <w:tc>
                <w:tcPr>
                  <w:tcW w:w="1584" w:type="dxa"/>
                  <w:shd w:val="clear" w:color="auto" w:fill="002868" w:themeFill="text2"/>
                </w:tcPr>
                <w:p w14:paraId="2CC8D284" w14:textId="77777777" w:rsidR="005E49D8" w:rsidRPr="00C15FE8" w:rsidRDefault="005E49D8" w:rsidP="003364FE">
                  <w:pPr>
                    <w:cnfStyle w:val="000000000000" w:firstRow="0" w:lastRow="0" w:firstColumn="0" w:lastColumn="0" w:oddVBand="0" w:evenVBand="0" w:oddHBand="0" w:evenHBand="0" w:firstRowFirstColumn="0" w:firstRowLastColumn="0" w:lastRowFirstColumn="0" w:lastRowLastColumn="0"/>
                    <w:rPr>
                      <w:sz w:val="32"/>
                    </w:rPr>
                  </w:pPr>
                </w:p>
              </w:tc>
            </w:tr>
            <w:tr w:rsidR="005E49D8" w:rsidRPr="00723D84" w14:paraId="15032A8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8691F01" w14:textId="77777777" w:rsidR="005E49D8" w:rsidRPr="00723D84" w:rsidRDefault="005E49D8" w:rsidP="005E49D8">
                  <w:pPr>
                    <w:pStyle w:val="ListParagraph"/>
                    <w:numPr>
                      <w:ilvl w:val="0"/>
                      <w:numId w:val="19"/>
                    </w:numPr>
                    <w:ind w:left="416"/>
                    <w:rPr>
                      <w:color w:val="auto"/>
                    </w:rPr>
                  </w:pPr>
                  <w:r w:rsidRPr="00723D84">
                    <w:rPr>
                      <w:color w:val="auto"/>
                    </w:rPr>
                    <w:t>Determine as quickly as possible if the interviewee possesses information that will help me forecast the assumptions that drive the critical factors for my stocks</w:t>
                  </w:r>
                </w:p>
              </w:tc>
              <w:tc>
                <w:tcPr>
                  <w:tcW w:w="1584" w:type="dxa"/>
                </w:tcPr>
                <w:p w14:paraId="23D74873" w14:textId="77777777" w:rsidR="005E49D8" w:rsidRPr="00723D84"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723D84" w14:paraId="2F96FB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82A90D" w14:textId="77777777" w:rsidR="005E49D8" w:rsidRPr="00723D84" w:rsidRDefault="005E49D8" w:rsidP="005E49D8">
                  <w:pPr>
                    <w:pStyle w:val="ListParagraph"/>
                    <w:numPr>
                      <w:ilvl w:val="0"/>
                      <w:numId w:val="19"/>
                    </w:numPr>
                    <w:ind w:left="416"/>
                    <w:rPr>
                      <w:color w:val="auto"/>
                    </w:rPr>
                  </w:pPr>
                  <w:r w:rsidRPr="00723D84">
                    <w:rPr>
                      <w:color w:val="auto"/>
                    </w:rPr>
                    <w:t>If the interviewee cannot provide insights, ask if they know of others who can provide the insight</w:t>
                  </w:r>
                </w:p>
              </w:tc>
              <w:tc>
                <w:tcPr>
                  <w:tcW w:w="1584" w:type="dxa"/>
                </w:tcPr>
                <w:p w14:paraId="709C19CF" w14:textId="77777777" w:rsidR="005E49D8" w:rsidRPr="00723D84" w:rsidRDefault="005E49D8" w:rsidP="003364FE">
                  <w:pPr>
                    <w:cnfStyle w:val="000000000000" w:firstRow="0" w:lastRow="0" w:firstColumn="0" w:lastColumn="0" w:oddVBand="0" w:evenVBand="0" w:oddHBand="0" w:evenHBand="0" w:firstRowFirstColumn="0" w:firstRowLastColumn="0" w:lastRowFirstColumn="0" w:lastRowLastColumn="0"/>
                  </w:pPr>
                </w:p>
              </w:tc>
            </w:tr>
          </w:tbl>
          <w:p w14:paraId="4E4DA7AC" w14:textId="77777777" w:rsidR="005E49D8" w:rsidRPr="002F6248" w:rsidRDefault="005E49D8" w:rsidP="005E49D8">
            <w:pPr>
              <w:pStyle w:val="PGPText"/>
              <w:rPr>
                <w:color w:val="FF0000"/>
                <w:sz w:val="20"/>
              </w:rPr>
            </w:pPr>
            <w:r w:rsidRPr="002F6248">
              <w:rPr>
                <w:vanish/>
                <w:color w:val="FF0000"/>
                <w:sz w:val="20"/>
              </w:rPr>
              <w:t>.</w:t>
            </w:r>
          </w:p>
        </w:tc>
      </w:tr>
    </w:tbl>
    <w:p w14:paraId="1AE56F2F" w14:textId="77777777" w:rsidR="005E49D8" w:rsidRPr="00295669" w:rsidRDefault="005E49D8" w:rsidP="003364FE">
      <w:pPr>
        <w:pStyle w:val="zLGPNewLessonSpacer"/>
      </w:pPr>
      <w:r>
        <w:br w:type="page"/>
      </w:r>
    </w:p>
    <w:p w14:paraId="6EE70E2D"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43"/>
        <w:gridCol w:w="9967"/>
        <w:gridCol w:w="103"/>
      </w:tblGrid>
      <w:tr w:rsidR="005E49D8" w:rsidRPr="007026C6" w14:paraId="7808D093" w14:textId="77777777" w:rsidTr="003364FE">
        <w:trPr>
          <w:tblHeader/>
        </w:trPr>
        <w:tc>
          <w:tcPr>
            <w:tcW w:w="10512" w:type="dxa"/>
            <w:gridSpan w:val="3"/>
            <w:tcBorders>
              <w:top w:val="nil"/>
              <w:left w:val="nil"/>
              <w:bottom w:val="nil"/>
              <w:right w:val="nil"/>
            </w:tcBorders>
          </w:tcPr>
          <w:p w14:paraId="3117C5B7" w14:textId="77777777" w:rsidR="005E49D8" w:rsidRPr="00E449A2" w:rsidRDefault="005E49D8" w:rsidP="003364FE">
            <w:pPr>
              <w:pStyle w:val="PGPLessonName"/>
            </w:pPr>
            <w:bookmarkStart w:id="22" w:name="_Toc425164549"/>
            <w:r>
              <w:t>Opening Case Answer Key</w:t>
            </w:r>
            <w:bookmarkEnd w:id="22"/>
          </w:p>
        </w:tc>
      </w:tr>
      <w:tr w:rsidR="005E49D8" w:rsidRPr="002F6248" w14:paraId="2E88C727" w14:textId="77777777" w:rsidTr="003364FE">
        <w:tblPrEx>
          <w:tblCellMar>
            <w:left w:w="108" w:type="dxa"/>
            <w:right w:w="108" w:type="dxa"/>
          </w:tblCellMar>
          <w:tblLook w:val="0000" w:firstRow="0" w:lastRow="0" w:firstColumn="0" w:lastColumn="0" w:noHBand="0" w:noVBand="0"/>
        </w:tblPrEx>
        <w:trPr>
          <w:gridAfter w:val="1"/>
          <w:wAfter w:w="103" w:type="dxa"/>
          <w:trHeight w:val="300"/>
          <w:hidden/>
        </w:trPr>
        <w:tc>
          <w:tcPr>
            <w:tcW w:w="443" w:type="dxa"/>
            <w:shd w:val="clear" w:color="auto" w:fill="auto"/>
          </w:tcPr>
          <w:p w14:paraId="0536821B" w14:textId="77777777" w:rsidR="005E49D8" w:rsidRPr="002F6248" w:rsidRDefault="005E49D8" w:rsidP="003364FE">
            <w:pPr>
              <w:pStyle w:val="zLGPIconExtractHandout"/>
              <w:rPr>
                <w:color w:val="FF0000"/>
              </w:rPr>
            </w:pPr>
            <w:r w:rsidRPr="002F6248">
              <w:rPr>
                <w:color w:val="FF0000"/>
              </w:rPr>
              <w:t>z</w:t>
            </w:r>
          </w:p>
        </w:tc>
        <w:tc>
          <w:tcPr>
            <w:tcW w:w="9967" w:type="dxa"/>
          </w:tcPr>
          <w:p w14:paraId="1729EC1A" w14:textId="77777777" w:rsidR="005E49D8" w:rsidRDefault="005E49D8" w:rsidP="00A9402F">
            <w:pPr>
              <w:pStyle w:val="PGPTitle"/>
            </w:pPr>
            <w:r>
              <w:t>Opening Case Answer Key</w:t>
            </w:r>
          </w:p>
          <w:tbl>
            <w:tblPr>
              <w:tblStyle w:val="AnalystSolutions"/>
              <w:tblW w:w="9796" w:type="dxa"/>
              <w:tblLayout w:type="fixed"/>
              <w:tblLook w:val="04A0" w:firstRow="1" w:lastRow="0" w:firstColumn="1" w:lastColumn="0" w:noHBand="0" w:noVBand="1"/>
            </w:tblPr>
            <w:tblGrid>
              <w:gridCol w:w="3265"/>
              <w:gridCol w:w="3265"/>
              <w:gridCol w:w="3266"/>
            </w:tblGrid>
            <w:tr w:rsidR="005E49D8" w14:paraId="03F1215B"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E534DF4" w14:textId="77777777" w:rsidR="005E49D8" w:rsidRDefault="005E49D8" w:rsidP="005E49D8">
                  <w:pPr>
                    <w:pStyle w:val="PGPText"/>
                  </w:pPr>
                  <w:r>
                    <w:t>Lucas’ dialogue</w:t>
                  </w:r>
                </w:p>
              </w:tc>
              <w:tc>
                <w:tcPr>
                  <w:tcW w:w="3265" w:type="dxa"/>
                </w:tcPr>
                <w:p w14:paraId="1CE25F7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3373FE57" w14:textId="77777777" w:rsidR="005E49D8" w:rsidRDefault="001717FD" w:rsidP="001717FD">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2B4926E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995A0D" w14:textId="77777777" w:rsidR="005E49D8" w:rsidRDefault="005E49D8" w:rsidP="005E49D8">
                  <w:pPr>
                    <w:pStyle w:val="PGPText"/>
                  </w:pPr>
                  <w:r>
                    <w:t>“I’m not sure why my stock picking performance isn’t better. I’m doing everything I can to stay on top of my stocks. I read every news story, sell-side report and regulatory filing for my universe of stocks.”</w:t>
                  </w:r>
                </w:p>
              </w:tc>
              <w:tc>
                <w:tcPr>
                  <w:tcW w:w="3265" w:type="dxa"/>
                </w:tcPr>
                <w:p w14:paraId="1A20953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6F0844ED" w14:textId="5CE4DC01"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M2: Relies too heavily on </w:t>
                  </w:r>
                  <w:r w:rsidR="00B63167">
                    <w:t>publicly</w:t>
                  </w:r>
                  <w:r>
                    <w:t>-available information (news stories, sell-side reports and regulatory filings)</w:t>
                  </w:r>
                </w:p>
              </w:tc>
            </w:tr>
            <w:tr w:rsidR="005E49D8" w14:paraId="566B633B"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066D1B9" w14:textId="77777777" w:rsidR="005E49D8" w:rsidRDefault="005E49D8" w:rsidP="005E49D8">
                  <w:pPr>
                    <w:pStyle w:val="PGPText"/>
                  </w:pPr>
                  <w:r>
                    <w:t>“It’s usually from something I learn from speaking to the company’s IR contact or a sell-side analyst”</w:t>
                  </w:r>
                </w:p>
              </w:tc>
              <w:tc>
                <w:tcPr>
                  <w:tcW w:w="3265" w:type="dxa"/>
                </w:tcPr>
                <w:p w14:paraId="738883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572C37F4" w14:textId="77777777" w:rsidR="005E49D8" w:rsidRPr="00F47379"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have proprietary sources of insight</w:t>
                  </w:r>
                </w:p>
              </w:tc>
            </w:tr>
            <w:tr w:rsidR="005E49D8" w14:paraId="11E047E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70CAB53C" w14:textId="77777777" w:rsidR="005E49D8" w:rsidRDefault="005E49D8" w:rsidP="005E49D8">
                  <w:pPr>
                    <w:pStyle w:val="PGPText"/>
                  </w:pPr>
                  <w:r>
                    <w:t>“What are critical factors?”</w:t>
                  </w:r>
                </w:p>
              </w:tc>
              <w:tc>
                <w:tcPr>
                  <w:tcW w:w="3265" w:type="dxa"/>
                </w:tcPr>
                <w:p w14:paraId="2B97A0B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72FDE8F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M1: Doesn’t know the critical factors for his stocks or the key assumptions that drive those factors</w:t>
                  </w:r>
                </w:p>
              </w:tc>
            </w:tr>
            <w:tr w:rsidR="005E49D8" w14:paraId="06145429"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6433CEB9" w14:textId="77777777" w:rsidR="005E49D8" w:rsidRDefault="005E49D8" w:rsidP="005E49D8">
                  <w:pPr>
                    <w:pStyle w:val="PGPText"/>
                  </w:pPr>
                  <w:r>
                    <w:t>“I have a friend who works for ExpBitz which is an on-line travel site for booking flights and hotels. I speak to him about once a month about the airline sector.”</w:t>
                  </w:r>
                </w:p>
              </w:tc>
              <w:tc>
                <w:tcPr>
                  <w:tcW w:w="3265" w:type="dxa"/>
                </w:tcPr>
                <w:p w14:paraId="328E6C92"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1CE7DCF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54772578"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ED625D" w14:textId="77777777" w:rsidR="005E49D8" w:rsidRDefault="005E49D8" w:rsidP="005E49D8">
                  <w:pPr>
                    <w:pStyle w:val="PGPText"/>
                  </w:pPr>
                  <w:r>
                    <w:t>“Not really…he’s in charge of their IT department and so we usually discuss IT issues for the industry”</w:t>
                  </w:r>
                </w:p>
              </w:tc>
              <w:tc>
                <w:tcPr>
                  <w:tcW w:w="3265" w:type="dxa"/>
                </w:tcPr>
                <w:p w14:paraId="31E36FD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7D464DB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His friend doesn’t work in an area that helps to narrow the assumptions for critical factors in his sector</w:t>
                  </w:r>
                </w:p>
                <w:p w14:paraId="0D2051A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He doesn’t ask his friend for names of individuals in ExpBitz that could help better understand airline pricing</w:t>
                  </w:r>
                </w:p>
                <w:p w14:paraId="2BEA3EC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evaluate the benefit of speaking with his friend, which is a waste of time for the purpose of stock picking</w:t>
                  </w:r>
                </w:p>
              </w:tc>
            </w:tr>
            <w:tr w:rsidR="005E49D8" w14:paraId="2FE1BD2C"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9E549E0" w14:textId="77777777" w:rsidR="005E49D8" w:rsidRDefault="005E49D8" w:rsidP="005E49D8">
                  <w:pPr>
                    <w:pStyle w:val="PGPText"/>
                  </w:pPr>
                  <w:r>
                    <w:t>“I’m not sure because I haven’t spent any time learning about industry groups”</w:t>
                  </w:r>
                </w:p>
              </w:tc>
              <w:tc>
                <w:tcPr>
                  <w:tcW w:w="3265" w:type="dxa"/>
                </w:tcPr>
                <w:p w14:paraId="6C501C0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5850D3F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knowing the best industry events or groups that host them</w:t>
                  </w:r>
                </w:p>
              </w:tc>
            </w:tr>
          </w:tbl>
          <w:p w14:paraId="02230B2B"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5616"/>
              <w:gridCol w:w="4176"/>
            </w:tblGrid>
            <w:tr w:rsidR="005E49D8" w14:paraId="1C6D3659"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15701D5B" w14:textId="77777777" w:rsidR="005E49D8" w:rsidRDefault="005E49D8" w:rsidP="005E49D8">
                  <w:pPr>
                    <w:pStyle w:val="PGPText"/>
                  </w:pPr>
                  <w:r>
                    <w:t>Lucas’ thoughts and actions…</w:t>
                  </w:r>
                </w:p>
              </w:tc>
              <w:tc>
                <w:tcPr>
                  <w:tcW w:w="4176" w:type="dxa"/>
                </w:tcPr>
                <w:p w14:paraId="0922F06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33E64BC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24CABE23" w14:textId="77777777" w:rsidR="005E49D8" w:rsidRDefault="005E49D8" w:rsidP="005E49D8">
                  <w:pPr>
                    <w:pStyle w:val="PGPText"/>
                  </w:pPr>
                  <w:r>
                    <w:t xml:space="preserve">Lucas considers this Air-Con event to be a big interruption to his normal routine and so he decides he’ll wait to learn more about it on his flight there. </w:t>
                  </w:r>
                </w:p>
              </w:tc>
              <w:tc>
                <w:tcPr>
                  <w:tcW w:w="4176" w:type="dxa"/>
                </w:tcPr>
                <w:p w14:paraId="10ED1B5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see the value in going to conferences because he feels it takes too much time</w:t>
                  </w:r>
                </w:p>
                <w:p w14:paraId="733E64D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think to ask the conference organizers for a list of attendees in advance</w:t>
                  </w:r>
                </w:p>
                <w:p w14:paraId="3BAE971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and M4: Doesn’t review the speaker list until he’s on the plane, which limits his ability to do more research on who will be the best potential contacts to approach and answer “what’s in it for them?”</w:t>
                  </w:r>
                </w:p>
              </w:tc>
            </w:tr>
            <w:tr w:rsidR="005E49D8" w14:paraId="5DB0BDE0"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24F6F581" w14:textId="77777777" w:rsidR="005E49D8" w:rsidRDefault="005E49D8" w:rsidP="005E49D8">
                  <w:pPr>
                    <w:pStyle w:val="PGPText"/>
                  </w:pPr>
                  <w:r>
                    <w:lastRenderedPageBreak/>
                    <w:t>As the date draws closer, he figures he can use the event to seek information that will support his view that trans-Pacific pricing is likely to increase over the next two years.</w:t>
                  </w:r>
                </w:p>
              </w:tc>
              <w:tc>
                <w:tcPr>
                  <w:tcW w:w="4176" w:type="dxa"/>
                </w:tcPr>
                <w:p w14:paraId="31351D45" w14:textId="77777777" w:rsidR="005E49D8" w:rsidRPr="00511D1E" w:rsidRDefault="005E49D8" w:rsidP="005E49D8">
                  <w:pPr>
                    <w:pStyle w:val="PGPText"/>
                    <w:cnfStyle w:val="000000000000" w:firstRow="0" w:lastRow="0" w:firstColumn="0" w:lastColumn="0" w:oddVBand="0" w:evenVBand="0" w:oddHBand="0" w:evenHBand="0" w:firstRowFirstColumn="0" w:firstRowLastColumn="0" w:lastRowFirstColumn="0" w:lastRowLastColumn="0"/>
                  </w:pPr>
                  <w:r>
                    <w:t>M1: Goes to the conference with confirmation bias about trans-Pacific pricing is likely to increase</w:t>
                  </w:r>
                </w:p>
              </w:tc>
            </w:tr>
            <w:tr w:rsidR="005E49D8" w14:paraId="08B503B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60712419" w14:textId="77777777" w:rsidR="005E49D8" w:rsidRDefault="005E49D8" w:rsidP="005E49D8">
                  <w:pPr>
                    <w:pStyle w:val="PGPText"/>
                  </w:pPr>
                  <w:r w:rsidRPr="00087959">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76" w:type="dxa"/>
                </w:tcPr>
                <w:p w14:paraId="6F82B83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Doesn’t see the value in arriving to the conference in time to participate in the opening social event</w:t>
                  </w:r>
                </w:p>
                <w:p w14:paraId="04E2B7E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&amp; M4: Doesn’t stay at the conference hotel which creates more logistical challenges for him to participate, and suggests to attendees he isn’t conforming to their ways (which hurts his ability to influence)</w:t>
                  </w:r>
                </w:p>
              </w:tc>
            </w:tr>
            <w:tr w:rsidR="005E49D8" w14:paraId="428FD9FC" w14:textId="77777777" w:rsidTr="003364FE">
              <w:tc>
                <w:tcPr>
                  <w:cnfStyle w:val="001000000000" w:firstRow="0" w:lastRow="0" w:firstColumn="1" w:lastColumn="0" w:oddVBand="0" w:evenVBand="0" w:oddHBand="0" w:evenHBand="0" w:firstRowFirstColumn="0" w:firstRowLastColumn="0" w:lastRowFirstColumn="0" w:lastRowLastColumn="0"/>
                  <w:tcW w:w="5616" w:type="dxa"/>
                </w:tcPr>
                <w:p w14:paraId="235D2AB3" w14:textId="77777777" w:rsidR="005E49D8" w:rsidRDefault="005E49D8" w:rsidP="005E49D8">
                  <w:pPr>
                    <w:pStyle w:val="PGPText"/>
                  </w:pPr>
                  <w:r>
                    <w:t xml:space="preserve">He arrives at the conference the next morning, realizing he’s under-dressed, wearing jeans and a Polo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76" w:type="dxa"/>
                </w:tcPr>
                <w:p w14:paraId="483BE1F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meeting with Sunil, because he’s not a “top executive” even though Sunil may have insights or other contacts he can provide Lucas</w:t>
                  </w:r>
                </w:p>
                <w:p w14:paraId="3C5922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He’s under-dressed which suggests he’s not attempting to conform to the interviewee’s ways</w:t>
                  </w:r>
                </w:p>
              </w:tc>
            </w:tr>
            <w:tr w:rsidR="005E49D8" w14:paraId="54722C9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23AA7310" w14:textId="77777777" w:rsidR="005E49D8" w:rsidRDefault="005E49D8" w:rsidP="005E49D8">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76" w:type="dxa"/>
                </w:tcPr>
                <w:p w14:paraId="5D0CF079" w14:textId="77777777" w:rsidR="005E49D8" w:rsidRPr="00511D1E"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Hasn’t conducted research on the CEO he approaches, even though he has been listed as they keynote speaker for over six months</w:t>
                  </w:r>
                </w:p>
              </w:tc>
            </w:tr>
          </w:tbl>
          <w:p w14:paraId="3B26A15C" w14:textId="77777777" w:rsidR="005E49D8" w:rsidRDefault="005E49D8" w:rsidP="005E49D8">
            <w:pPr>
              <w:pStyle w:val="PGPText"/>
            </w:pPr>
          </w:p>
          <w:tbl>
            <w:tblPr>
              <w:tblStyle w:val="AnalystSolutions"/>
              <w:tblW w:w="0" w:type="auto"/>
              <w:tblLayout w:type="fixed"/>
              <w:tblLook w:val="04A0" w:firstRow="1" w:lastRow="0" w:firstColumn="1" w:lastColumn="0" w:noHBand="0" w:noVBand="1"/>
            </w:tblPr>
            <w:tblGrid>
              <w:gridCol w:w="3265"/>
              <w:gridCol w:w="3265"/>
              <w:gridCol w:w="3266"/>
            </w:tblGrid>
            <w:tr w:rsidR="005E49D8" w14:paraId="104530F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40918D8" w14:textId="77777777" w:rsidR="005E49D8" w:rsidRDefault="005E49D8" w:rsidP="005E49D8">
                  <w:pPr>
                    <w:pStyle w:val="PGPText"/>
                  </w:pPr>
                  <w:r>
                    <w:t>Lucas’ dialogue</w:t>
                  </w:r>
                </w:p>
              </w:tc>
              <w:tc>
                <w:tcPr>
                  <w:tcW w:w="3265" w:type="dxa"/>
                </w:tcPr>
                <w:p w14:paraId="7C0AE8D0"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Executive’s dialogue</w:t>
                  </w:r>
                </w:p>
              </w:tc>
              <w:tc>
                <w:tcPr>
                  <w:tcW w:w="3266" w:type="dxa"/>
                </w:tcPr>
                <w:p w14:paraId="4992654E"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742B3E6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975109C" w14:textId="77777777" w:rsidR="005E49D8" w:rsidRDefault="005E49D8" w:rsidP="005E49D8">
                  <w:pPr>
                    <w:pStyle w:val="PGPText"/>
                  </w:pPr>
                  <w:r>
                    <w:t xml:space="preserve">“Hi, I’m Lucas Gallo of </w:t>
                  </w:r>
                  <w:r w:rsidRPr="00A20202">
                    <w:t>Nickel Mine Asset Management</w:t>
                  </w:r>
                  <w:r>
                    <w:t>. I don’t cover your stock because it’s too small and so I don’t know much about your airline”</w:t>
                  </w:r>
                </w:p>
              </w:tc>
              <w:tc>
                <w:tcPr>
                  <w:tcW w:w="3265" w:type="dxa"/>
                </w:tcPr>
                <w:p w14:paraId="2B0AFB1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“Well, nice to meet you”</w:t>
                  </w:r>
                </w:p>
              </w:tc>
              <w:tc>
                <w:tcPr>
                  <w:tcW w:w="3266" w:type="dxa"/>
                </w:tcPr>
                <w:p w14:paraId="5F4EEFE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Fails to “entice thorough response” by suggesting the CEO’s company is too small</w:t>
                  </w:r>
                </w:p>
                <w:p w14:paraId="72564F4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thank the CEO for agreeing to have a conversation</w:t>
                  </w:r>
                </w:p>
              </w:tc>
            </w:tr>
            <w:tr w:rsidR="005E49D8" w14:paraId="14D85B71"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A054AC9" w14:textId="77777777" w:rsidR="005E49D8" w:rsidRDefault="005E49D8" w:rsidP="005E49D8">
                  <w:pPr>
                    <w:pStyle w:val="PGPText"/>
                  </w:pPr>
                  <w:r>
                    <w:t>“How long have you been CEO?”</w:t>
                  </w:r>
                </w:p>
              </w:tc>
              <w:tc>
                <w:tcPr>
                  <w:tcW w:w="3265" w:type="dxa"/>
                </w:tcPr>
                <w:p w14:paraId="7812CD5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“About ten years”</w:t>
                  </w:r>
                </w:p>
              </w:tc>
              <w:tc>
                <w:tcPr>
                  <w:tcW w:w="3266" w:type="dxa"/>
                </w:tcPr>
                <w:p w14:paraId="045D92E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Asks basic questions that can be answered with minimal research</w:t>
                  </w:r>
                </w:p>
              </w:tc>
            </w:tr>
            <w:tr w:rsidR="005E49D8" w14:paraId="78CCF51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B38BD24" w14:textId="77777777" w:rsidR="005E49D8" w:rsidRDefault="005E49D8" w:rsidP="005E49D8">
                  <w:pPr>
                    <w:pStyle w:val="PGPText"/>
                  </w:pPr>
                  <w:r>
                    <w:t>“I’d like to know how much you are taking up ticket pricing in the trans-Pacific market”</w:t>
                  </w:r>
                </w:p>
              </w:tc>
              <w:tc>
                <w:tcPr>
                  <w:tcW w:w="3265" w:type="dxa"/>
                </w:tcPr>
                <w:p w14:paraId="5ABCE5A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 not sure because we don’t operate in that market. Have you spoken with the guys at ‘McFinsey Consulting’ who specialize in forecasting airline pricing by route?”</w:t>
                  </w:r>
                </w:p>
              </w:tc>
              <w:tc>
                <w:tcPr>
                  <w:tcW w:w="3266" w:type="dxa"/>
                </w:tcPr>
                <w:p w14:paraId="1BC3B7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p w14:paraId="3E73BAA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Question doesn’t include parameters</w:t>
                  </w:r>
                </w:p>
              </w:tc>
            </w:tr>
            <w:tr w:rsidR="005E49D8" w14:paraId="51F0DEE1"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69E3F57B" w14:textId="77777777" w:rsidR="005E49D8" w:rsidRDefault="005E49D8" w:rsidP="005E49D8">
                  <w:pPr>
                    <w:pStyle w:val="PGPText"/>
                  </w:pPr>
                  <w:r>
                    <w:t>“No, I didn’t know there were consultants who focus on airline pricing. So how’s business in the areas where you operate?”</w:t>
                  </w:r>
                </w:p>
              </w:tc>
              <w:tc>
                <w:tcPr>
                  <w:tcW w:w="3265" w:type="dxa"/>
                </w:tcPr>
                <w:p w14:paraId="694D667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“As we mentioned during our quarterly call just over a month ago, we believe we’ll see a 5% increase in passenger seat miles and a 2% increase in revenue per available seat miles this quarter”</w:t>
                  </w:r>
                </w:p>
              </w:tc>
              <w:tc>
                <w:tcPr>
                  <w:tcW w:w="3266" w:type="dxa"/>
                </w:tcPr>
                <w:p w14:paraId="595FF96E"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know there are consulting firms that specialize in forecasting critical factors for his sector</w:t>
                  </w:r>
                </w:p>
              </w:tc>
            </w:tr>
            <w:tr w:rsidR="005E49D8" w14:paraId="5003D1F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20A3497D" w14:textId="77777777" w:rsidR="005E49D8" w:rsidRDefault="005E49D8" w:rsidP="005E49D8">
                  <w:pPr>
                    <w:pStyle w:val="PGPText"/>
                  </w:pPr>
                  <w:r>
                    <w:t>“Do you expect to change your guidance before you report the current quarter?”</w:t>
                  </w:r>
                </w:p>
              </w:tc>
              <w:tc>
                <w:tcPr>
                  <w:tcW w:w="3265" w:type="dxa"/>
                </w:tcPr>
                <w:p w14:paraId="3346FB88"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“Well, I’m not sure I can answer such a direct question”</w:t>
                  </w:r>
                </w:p>
              </w:tc>
              <w:tc>
                <w:tcPr>
                  <w:tcW w:w="3266" w:type="dxa"/>
                </w:tcPr>
                <w:p w14:paraId="452C4FF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 question that cannot be legally answered and thus puts the interviewee on the defensive (does not “calm their concerns”)</w:t>
                  </w:r>
                </w:p>
              </w:tc>
            </w:tr>
            <w:tr w:rsidR="005E49D8" w14:paraId="07603DB8"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3D9A4BB7" w14:textId="77777777" w:rsidR="005E49D8" w:rsidRDefault="005E49D8" w:rsidP="005E49D8">
                  <w:pPr>
                    <w:pStyle w:val="PGPText"/>
                  </w:pPr>
                  <w:r>
                    <w:t xml:space="preserve">“In your presentation you referenced bidding on another regional airline last year but didn’t succeed in acquiring it. Who’s to blame in your </w:t>
                  </w:r>
                  <w:r>
                    <w:lastRenderedPageBreak/>
                    <w:t>firm for messing up such a great opportunity?”</w:t>
                  </w:r>
                </w:p>
              </w:tc>
              <w:tc>
                <w:tcPr>
                  <w:tcW w:w="3265" w:type="dxa"/>
                </w:tcPr>
                <w:p w14:paraId="63578FA8"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 xml:space="preserve">“We walked away because valuation was too rich. We determined we could build more cheaply than buy. I need to get to another meeting and </w:t>
                  </w:r>
                  <w:r>
                    <w:lastRenderedPageBreak/>
                    <w:t>so I’m sorry but I need to run. It was nice meeting you.”</w:t>
                  </w:r>
                </w:p>
              </w:tc>
              <w:tc>
                <w:tcPr>
                  <w:tcW w:w="3266" w:type="dxa"/>
                </w:tcPr>
                <w:p w14:paraId="312F1A9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M3: Asks a question in a manner that likely puts the interviewee on the defensive (does not “calm their concerns”)</w:t>
                  </w:r>
                </w:p>
                <w:p w14:paraId="771CD92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M4: Passes judgement by suggesting the failed acquisition attempt was a mistake</w:t>
                  </w:r>
                </w:p>
                <w:p w14:paraId="28C4222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His blunt question probably hurts his ability to be trusted (which is key to influencing others)</w:t>
                  </w:r>
                </w:p>
              </w:tc>
            </w:tr>
            <w:tr w:rsidR="005E49D8" w14:paraId="763368D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22C6AC1" w14:textId="77777777" w:rsidR="005E49D8" w:rsidRDefault="005E49D8" w:rsidP="005E49D8">
                  <w:pPr>
                    <w:pStyle w:val="PGPText"/>
                  </w:pPr>
                  <w:r>
                    <w:lastRenderedPageBreak/>
                    <w:t>“Same here, thanks”</w:t>
                  </w:r>
                </w:p>
              </w:tc>
              <w:tc>
                <w:tcPr>
                  <w:tcW w:w="3265" w:type="dxa"/>
                </w:tcPr>
                <w:p w14:paraId="4D081659"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266" w:type="dxa"/>
                </w:tcPr>
                <w:p w14:paraId="4A4E42ED"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M2: He doesn’t ask the CEO for names of other good industry contacts to speak with at the conference or afterwards</w:t>
                  </w:r>
                </w:p>
                <w:p w14:paraId="376A5BD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demonstrate any level of expertise in his questioning</w:t>
                  </w:r>
                </w:p>
                <w:p w14:paraId="0651DD2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M3: </w:t>
                  </w:r>
                  <w:r w:rsidRPr="00FD16C3">
                    <w:t>He didn’t use any method</w:t>
                  </w:r>
                  <w:r>
                    <w:t>s to entice a thorough response</w:t>
                  </w:r>
                </w:p>
                <w:p w14:paraId="0D9D4AA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use any of the “Weapons of Influence”</w:t>
                  </w:r>
                </w:p>
                <w:p w14:paraId="6644BDD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2D493554"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6480"/>
              <w:gridCol w:w="3312"/>
            </w:tblGrid>
            <w:tr w:rsidR="005E49D8" w14:paraId="73FA13C7"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6C8FA6DD" w14:textId="77777777" w:rsidR="005E49D8" w:rsidRDefault="005E49D8" w:rsidP="005E49D8">
                  <w:pPr>
                    <w:pStyle w:val="PGPText"/>
                  </w:pPr>
                  <w:r>
                    <w:t>Lucas’ thoughts and actions…</w:t>
                  </w:r>
                </w:p>
              </w:tc>
              <w:tc>
                <w:tcPr>
                  <w:tcW w:w="3312" w:type="dxa"/>
                </w:tcPr>
                <w:p w14:paraId="5E0153D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48B1B70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5BD5ADBB" w14:textId="77777777" w:rsidR="005E49D8" w:rsidRDefault="005E49D8" w:rsidP="005E49D8">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2" w:type="dxa"/>
                </w:tcPr>
                <w:p w14:paraId="2F76C34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Plans for the interview to take place in a noisy bar (difficult to hear) where there is no place to sit (difficult to take notes)</w:t>
                  </w:r>
                </w:p>
                <w:p w14:paraId="7A2DC37E"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Does not conform with Sunil’s disinterest for alcohol (which hurts his ability to influence by violating the “conform” principle)</w:t>
                  </w:r>
                </w:p>
              </w:tc>
            </w:tr>
            <w:tr w:rsidR="005E49D8" w14:paraId="5E0F5968" w14:textId="77777777" w:rsidTr="003364FE">
              <w:tc>
                <w:tcPr>
                  <w:cnfStyle w:val="001000000000" w:firstRow="0" w:lastRow="0" w:firstColumn="1" w:lastColumn="0" w:oddVBand="0" w:evenVBand="0" w:oddHBand="0" w:evenHBand="0" w:firstRowFirstColumn="0" w:firstRowLastColumn="0" w:lastRowFirstColumn="0" w:lastRowLastColumn="0"/>
                  <w:tcW w:w="6480" w:type="dxa"/>
                </w:tcPr>
                <w:p w14:paraId="64C763ED" w14:textId="77777777" w:rsidR="005E49D8" w:rsidRDefault="005E49D8" w:rsidP="005E49D8">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2" w:type="dxa"/>
                </w:tcPr>
                <w:p w14:paraId="505179E0"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Wastes valuable time that could have been spent researching Sunil and his company in order to develop good questions that had parameters</w:t>
                  </w:r>
                </w:p>
                <w:p w14:paraId="60BD6D1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M4: Shows up late which hurts his ability to build trust</w:t>
                  </w:r>
                </w:p>
              </w:tc>
            </w:tr>
          </w:tbl>
          <w:p w14:paraId="0DE5D841" w14:textId="77777777" w:rsidR="005E49D8" w:rsidRDefault="005E49D8" w:rsidP="005E49D8">
            <w:pPr>
              <w:pStyle w:val="PGPText"/>
            </w:pPr>
          </w:p>
          <w:tbl>
            <w:tblPr>
              <w:tblStyle w:val="AnalystSolutions"/>
              <w:tblW w:w="9796" w:type="dxa"/>
              <w:tblLayout w:type="fixed"/>
              <w:tblLook w:val="04A0" w:firstRow="1" w:lastRow="0" w:firstColumn="1" w:lastColumn="0" w:noHBand="0" w:noVBand="1"/>
            </w:tblPr>
            <w:tblGrid>
              <w:gridCol w:w="3265"/>
              <w:gridCol w:w="3265"/>
              <w:gridCol w:w="3266"/>
            </w:tblGrid>
            <w:tr w:rsidR="005E49D8" w14:paraId="7F02382E"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5A5F78D" w14:textId="77777777" w:rsidR="005E49D8" w:rsidRDefault="005E49D8" w:rsidP="005E49D8">
                  <w:pPr>
                    <w:pStyle w:val="PGPText"/>
                  </w:pPr>
                  <w:r>
                    <w:t>Lucas</w:t>
                  </w:r>
                </w:p>
              </w:tc>
              <w:tc>
                <w:tcPr>
                  <w:tcW w:w="3265" w:type="dxa"/>
                </w:tcPr>
                <w:p w14:paraId="0B16B012"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Sunil</w:t>
                  </w:r>
                </w:p>
              </w:tc>
              <w:tc>
                <w:tcPr>
                  <w:tcW w:w="3266" w:type="dxa"/>
                </w:tcPr>
                <w:p w14:paraId="006D5FD6"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2C3D636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33239B2" w14:textId="77777777" w:rsidR="005E49D8" w:rsidRDefault="005E49D8" w:rsidP="005E49D8">
                  <w:pPr>
                    <w:pStyle w:val="PGPText"/>
                  </w:pPr>
                  <w:r>
                    <w:t>“So what do you do for Trans Global Airlines?”</w:t>
                  </w:r>
                </w:p>
              </w:tc>
              <w:tc>
                <w:tcPr>
                  <w:tcW w:w="3265" w:type="dxa"/>
                </w:tcPr>
                <w:p w14:paraId="08DC1FC9"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7FBC056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M4: </w:t>
                  </w:r>
                  <w:r w:rsidRPr="00EF08E8">
                    <w:t xml:space="preserve">Doesn’t thank </w:t>
                  </w:r>
                  <w:r>
                    <w:t>Sunil</w:t>
                  </w:r>
                  <w:r w:rsidRPr="00EF08E8">
                    <w:t xml:space="preserve"> for agreeing to have a conversation</w:t>
                  </w:r>
                </w:p>
                <w:p w14:paraId="6B27769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explain that he won’t quote Sunil and he’ll keep Sunil’s name anonymous</w:t>
                  </w:r>
                </w:p>
                <w:p w14:paraId="63FE422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try to identify Sunil’s needs (WIIFT?)</w:t>
                  </w:r>
                </w:p>
              </w:tc>
            </w:tr>
            <w:tr w:rsidR="005E49D8" w14:paraId="3A5D01A2"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4A1C5DCF" w14:textId="77777777" w:rsidR="005E49D8" w:rsidRDefault="005E49D8" w:rsidP="005E49D8">
                  <w:pPr>
                    <w:pStyle w:val="PGPText"/>
                  </w:pPr>
                  <w:r>
                    <w:t>“So how’s business?”</w:t>
                  </w:r>
                </w:p>
              </w:tc>
              <w:tc>
                <w:tcPr>
                  <w:tcW w:w="3265" w:type="dxa"/>
                </w:tcPr>
                <w:p w14:paraId="3D47A8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01231804"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Asks a question with no parameters</w:t>
                  </w:r>
                </w:p>
              </w:tc>
            </w:tr>
            <w:tr w:rsidR="005E49D8" w14:paraId="03E4BC7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D1475D4" w14:textId="77777777" w:rsidR="005E49D8" w:rsidRDefault="005E49D8" w:rsidP="005E49D8">
                  <w:pPr>
                    <w:pStyle w:val="PGPText"/>
                  </w:pPr>
                  <w:r>
                    <w:t>“I’ve seen you guys have had some IT integration problems. Are those resolved?”</w:t>
                  </w:r>
                </w:p>
              </w:tc>
              <w:tc>
                <w:tcPr>
                  <w:tcW w:w="3265" w:type="dxa"/>
                </w:tcPr>
                <w:p w14:paraId="34F8FA04"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4E9C478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p w14:paraId="5C715C09"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Interrupts Sunil which hurts his ability to influence</w:t>
                  </w:r>
                </w:p>
              </w:tc>
            </w:tr>
            <w:tr w:rsidR="005E49D8" w14:paraId="01CB2114"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791F9425" w14:textId="77777777" w:rsidR="005E49D8" w:rsidRDefault="005E49D8" w:rsidP="005E49D8">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xml:space="preserve">. </w:t>
                  </w:r>
                  <w:r>
                    <w:lastRenderedPageBreak/>
                    <w:t>What’s your current WACC and where do you see it 2-3 years from now?”</w:t>
                  </w:r>
                </w:p>
              </w:tc>
              <w:tc>
                <w:tcPr>
                  <w:tcW w:w="3265" w:type="dxa"/>
                </w:tcPr>
                <w:p w14:paraId="4B834AF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lastRenderedPageBreak/>
                    <w:t>“Sorry but I don’t understand some of those terms”</w:t>
                  </w:r>
                </w:p>
              </w:tc>
              <w:tc>
                <w:tcPr>
                  <w:tcW w:w="3266" w:type="dxa"/>
                </w:tcPr>
                <w:p w14:paraId="06E106B6"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M3 and M4: Asks a question with too much jargon that may intimidate the interviewee</w:t>
                  </w:r>
                </w:p>
              </w:tc>
            </w:tr>
            <w:tr w:rsidR="005E49D8" w14:paraId="15E710F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68C0AF24" w14:textId="77777777" w:rsidR="005E49D8" w:rsidRDefault="005E49D8" w:rsidP="005E49D8">
                  <w:pPr>
                    <w:pStyle w:val="PGPText"/>
                  </w:pPr>
                  <w:r>
                    <w:t>“Maybe I should start with my basic view in that I expect trans-Pacific ticket pricing to increase over the next 2 years. Do you agree?”</w:t>
                  </w:r>
                </w:p>
              </w:tc>
              <w:tc>
                <w:tcPr>
                  <w:tcW w:w="3265" w:type="dxa"/>
                </w:tcPr>
                <w:p w14:paraId="430BDEB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396C96E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Asks about a topic where the interviewee is not qualified to provide an accurate answer</w:t>
                  </w:r>
                </w:p>
              </w:tc>
            </w:tr>
            <w:tr w:rsidR="005E49D8" w14:paraId="2F1F0EE3" w14:textId="77777777" w:rsidTr="003364FE">
              <w:tc>
                <w:tcPr>
                  <w:cnfStyle w:val="001000000000" w:firstRow="0" w:lastRow="0" w:firstColumn="1" w:lastColumn="0" w:oddVBand="0" w:evenVBand="0" w:oddHBand="0" w:evenHBand="0" w:firstRowFirstColumn="0" w:firstRowLastColumn="0" w:lastRowFirstColumn="0" w:lastRowLastColumn="0"/>
                  <w:tcW w:w="3265" w:type="dxa"/>
                </w:tcPr>
                <w:p w14:paraId="5C837C4C" w14:textId="77777777" w:rsidR="005E49D8" w:rsidRDefault="005E49D8" w:rsidP="005E49D8">
                  <w:pPr>
                    <w:pStyle w:val="PGPText"/>
                  </w:pPr>
                  <w:r>
                    <w:t>“Thanks, my boss is going to be pleased I found someone in the industry to confirm my thesis.”</w:t>
                  </w:r>
                </w:p>
              </w:tc>
              <w:tc>
                <w:tcPr>
                  <w:tcW w:w="3265" w:type="dxa"/>
                </w:tcPr>
                <w:p w14:paraId="3B4446E7"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4560D6D9"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Incorrectly asserts Sunil is a valuable source of insight for trans-Pacific pricing</w:t>
                  </w:r>
                </w:p>
              </w:tc>
            </w:tr>
            <w:tr w:rsidR="005E49D8" w14:paraId="759FB97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58ADBF4" w14:textId="77777777" w:rsidR="005E49D8" w:rsidRDefault="005E49D8" w:rsidP="005E49D8">
                  <w:pPr>
                    <w:pStyle w:val="PGPText"/>
                  </w:pPr>
                  <w:r>
                    <w:t>“Didn’t you guys order a bunch of those enormous A380 aircraft? Who’s in charge of that massive gamble?”</w:t>
                  </w:r>
                </w:p>
              </w:tc>
              <w:tc>
                <w:tcPr>
                  <w:tcW w:w="3265" w:type="dxa"/>
                </w:tcPr>
                <w:p w14:paraId="4B24F00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631985A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Question is phrased in a manner not likely to “calm their concerns”</w:t>
                  </w:r>
                </w:p>
                <w:p w14:paraId="65291F39" w14:textId="77777777" w:rsidR="005E49D8" w:rsidRPr="00560E86"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Passes judgement by suggesting the A380 aircraft order is a gamble</w:t>
                  </w:r>
                </w:p>
              </w:tc>
            </w:tr>
          </w:tbl>
          <w:p w14:paraId="0B9A78A0" w14:textId="77777777" w:rsidR="005E49D8" w:rsidRDefault="005E49D8" w:rsidP="005E49D8">
            <w:pPr>
              <w:pStyle w:val="PGPText"/>
            </w:pPr>
          </w:p>
          <w:tbl>
            <w:tblPr>
              <w:tblStyle w:val="AnalystSolutions"/>
              <w:tblW w:w="9792" w:type="dxa"/>
              <w:tblLayout w:type="fixed"/>
              <w:tblLook w:val="04A0" w:firstRow="1" w:lastRow="0" w:firstColumn="1" w:lastColumn="0" w:noHBand="0" w:noVBand="1"/>
            </w:tblPr>
            <w:tblGrid>
              <w:gridCol w:w="6480"/>
              <w:gridCol w:w="3312"/>
            </w:tblGrid>
            <w:tr w:rsidR="005E49D8" w14:paraId="5A04E713"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401251BD" w14:textId="77777777" w:rsidR="005E49D8" w:rsidRDefault="005E49D8" w:rsidP="005E49D8">
                  <w:pPr>
                    <w:pStyle w:val="PGPText"/>
                  </w:pPr>
                  <w:r>
                    <w:t>Lucas’ thoughts and actions…</w:t>
                  </w:r>
                </w:p>
              </w:tc>
              <w:tc>
                <w:tcPr>
                  <w:tcW w:w="3312" w:type="dxa"/>
                </w:tcPr>
                <w:p w14:paraId="19D6A1AB" w14:textId="77777777" w:rsidR="005E49D8" w:rsidRDefault="001717FD" w:rsidP="005E49D8">
                  <w:pPr>
                    <w:pStyle w:val="PGPText"/>
                    <w:cnfStyle w:val="100000000000" w:firstRow="1" w:lastRow="0" w:firstColumn="0" w:lastColumn="0" w:oddVBand="0" w:evenVBand="0" w:oddHBand="0" w:evenHBand="0" w:firstRowFirstColumn="0" w:firstRowLastColumn="0" w:lastRowFirstColumn="0" w:lastRowLastColumn="0"/>
                  </w:pPr>
                  <w:r>
                    <w:t>Problem &amp; Module Where Discussed</w:t>
                  </w:r>
                </w:p>
              </w:tc>
            </w:tr>
            <w:tr w:rsidR="005E49D8" w14:paraId="342157F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0921A876" w14:textId="77777777" w:rsidR="005E49D8" w:rsidRDefault="005E49D8" w:rsidP="005E49D8">
                  <w:pPr>
                    <w:pStyle w:val="PGPText"/>
                  </w:pPr>
                  <w:r>
                    <w:t>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Sunil about his buy-side job and then says he needs to go back to his hotel to catch up on work.</w:t>
                  </w:r>
                </w:p>
              </w:tc>
              <w:tc>
                <w:tcPr>
                  <w:tcW w:w="3312" w:type="dxa"/>
                </w:tcPr>
                <w:p w14:paraId="6B48613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M3: Doesn’t</w:t>
                  </w:r>
                  <w:r w:rsidRPr="00FD16C3">
                    <w:t xml:space="preserve"> use any method</w:t>
                  </w:r>
                  <w:r>
                    <w:t>s to entice a thorough response</w:t>
                  </w:r>
                </w:p>
                <w:p w14:paraId="52C5D36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demonstrate any level of expertise in his questioning</w:t>
                  </w:r>
                </w:p>
                <w:p w14:paraId="0A4C8D4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try to get to know the interviewee</w:t>
                  </w:r>
                </w:p>
                <w:p w14:paraId="35D5D695"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ignore distractions such as his phone and the bar TV</w:t>
                  </w:r>
                </w:p>
                <w:p w14:paraId="6795E58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 xml:space="preserve">M4: His body language probably suggests to Sunil he isn’t interested in the conversation which hurts his ability to be trusted (which is key to influencing others) </w:t>
                  </w:r>
                </w:p>
                <w:p w14:paraId="7C9325E2"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M4: Doesn’t use any of the “Weapons of Influence”</w:t>
                  </w:r>
                </w:p>
              </w:tc>
            </w:tr>
            <w:tr w:rsidR="005E49D8" w14:paraId="7B62161F" w14:textId="77777777" w:rsidTr="003364FE">
              <w:tc>
                <w:tcPr>
                  <w:cnfStyle w:val="001000000000" w:firstRow="0" w:lastRow="0" w:firstColumn="1" w:lastColumn="0" w:oddVBand="0" w:evenVBand="0" w:oddHBand="0" w:evenHBand="0" w:firstRowFirstColumn="0" w:firstRowLastColumn="0" w:lastRowFirstColumn="0" w:lastRowLastColumn="0"/>
                  <w:tcW w:w="6480" w:type="dxa"/>
                </w:tcPr>
                <w:p w14:paraId="7E39A614" w14:textId="77777777" w:rsidR="005E49D8" w:rsidRDefault="005E49D8" w:rsidP="005E49D8">
                  <w:pPr>
                    <w:pStyle w:val="PGPText"/>
                  </w:pPr>
                  <w:r>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tcPr>
                <w:p w14:paraId="04A5424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see the value in watching the panel of industry journalists/bloggers, to learn insights, and possibly meet the panelists afterwards to make new industry contacts</w:t>
                  </w:r>
                </w:p>
                <w:p w14:paraId="52ED79A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M2: Doesn’t ask Sunil for names of other good industry contacts to speak with at the conference or afterwards</w:t>
                  </w:r>
                </w:p>
              </w:tc>
            </w:tr>
            <w:tr w:rsidR="005E49D8" w14:paraId="3C107E6F"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7CF7A482" w14:textId="77777777" w:rsidR="005E49D8" w:rsidRDefault="005E49D8" w:rsidP="005E49D8">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tcPr>
                <w:p w14:paraId="436F1C2B"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appear to add the CEO or Sunil to his contact list</w:t>
                  </w:r>
                </w:p>
                <w:p w14:paraId="18986ABA"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follow up with the CEO or Sunil with a “thank you” email</w:t>
                  </w:r>
                </w:p>
                <w:p w14:paraId="2A43118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attempt to fulfill the “what’s in it for them?” need after the interviews (partly because he didn’t probe for these)</w:t>
                  </w:r>
                </w:p>
                <w:p w14:paraId="6A04251B" w14:textId="77777777" w:rsidR="005E49D8" w:rsidRPr="00FD16C3" w:rsidRDefault="005E49D8" w:rsidP="005E49D8">
                  <w:pPr>
                    <w:pStyle w:val="PGPText"/>
                    <w:cnfStyle w:val="000000100000" w:firstRow="0" w:lastRow="0" w:firstColumn="0" w:lastColumn="0" w:oddVBand="0" w:evenVBand="0" w:oddHBand="1" w:evenHBand="0" w:firstRowFirstColumn="0" w:firstRowLastColumn="0" w:lastRowFirstColumn="0" w:lastRowLastColumn="0"/>
                  </w:pPr>
                  <w:r>
                    <w:t>M5: Doesn’t tell his internal colleague about the issues with the aircraft flaws that could impact his stocks</w:t>
                  </w:r>
                </w:p>
              </w:tc>
            </w:tr>
          </w:tbl>
          <w:p w14:paraId="5FCF4B4E" w14:textId="77777777" w:rsidR="005E49D8" w:rsidRPr="002F6248" w:rsidRDefault="005E49D8" w:rsidP="005E49D8">
            <w:pPr>
              <w:pStyle w:val="PGPText"/>
              <w:rPr>
                <w:color w:val="FF0000"/>
                <w:sz w:val="20"/>
              </w:rPr>
            </w:pPr>
          </w:p>
        </w:tc>
      </w:tr>
    </w:tbl>
    <w:p w14:paraId="504CF883" w14:textId="77777777" w:rsidR="005E49D8" w:rsidRPr="00295669" w:rsidRDefault="005E49D8" w:rsidP="003364FE">
      <w:pPr>
        <w:pStyle w:val="zLGPNewLessonSpacer"/>
      </w:pPr>
      <w:r>
        <w:lastRenderedPageBreak/>
        <w:br w:type="page"/>
      </w:r>
    </w:p>
    <w:p w14:paraId="33E68F29"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080"/>
        <w:gridCol w:w="54"/>
      </w:tblGrid>
      <w:tr w:rsidR="005E49D8" w:rsidRPr="007026C6" w14:paraId="681AF079" w14:textId="77777777" w:rsidTr="003364FE">
        <w:trPr>
          <w:tblHeader/>
        </w:trPr>
        <w:tc>
          <w:tcPr>
            <w:tcW w:w="10512" w:type="dxa"/>
            <w:gridSpan w:val="3"/>
            <w:tcBorders>
              <w:top w:val="nil"/>
              <w:left w:val="nil"/>
              <w:bottom w:val="nil"/>
              <w:right w:val="nil"/>
            </w:tcBorders>
          </w:tcPr>
          <w:p w14:paraId="2F0EDC01" w14:textId="77777777" w:rsidR="005E49D8" w:rsidRPr="00E449A2" w:rsidRDefault="005E49D8" w:rsidP="003364FE">
            <w:pPr>
              <w:pStyle w:val="PGPLessonName"/>
            </w:pPr>
            <w:r>
              <w:br w:type="page"/>
            </w:r>
            <w:bookmarkStart w:id="23" w:name="_Toc425164550"/>
            <w:r>
              <w:t>Notes</w:t>
            </w:r>
            <w:bookmarkEnd w:id="23"/>
          </w:p>
        </w:tc>
      </w:tr>
      <w:tr w:rsidR="005E49D8" w:rsidRPr="002F6248" w14:paraId="4216545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C88313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FD3F978" w14:textId="77777777" w:rsidR="005E49D8" w:rsidRPr="00EC79EE" w:rsidRDefault="005E49D8" w:rsidP="005E49D8">
            <w:pPr>
              <w:pStyle w:val="PGPTitle"/>
            </w:pPr>
          </w:p>
        </w:tc>
      </w:tr>
      <w:tr w:rsidR="005E49D8" w:rsidRPr="002F6248" w14:paraId="4B99C29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DADC4EC"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E688A98" w14:textId="77777777" w:rsidR="005E49D8" w:rsidRPr="00EC79EE" w:rsidRDefault="005E49D8" w:rsidP="005E49D8">
            <w:pPr>
              <w:pStyle w:val="PGPTitle"/>
            </w:pPr>
          </w:p>
        </w:tc>
      </w:tr>
      <w:tr w:rsidR="005E49D8" w:rsidRPr="002F6248" w14:paraId="5624E1A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CBA8E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41B4B4E" w14:textId="77777777" w:rsidR="005E49D8" w:rsidRPr="00EC79EE" w:rsidRDefault="005E49D8" w:rsidP="005E49D8">
            <w:pPr>
              <w:pStyle w:val="PGPTitle"/>
            </w:pPr>
          </w:p>
        </w:tc>
      </w:tr>
      <w:tr w:rsidR="005E49D8" w:rsidRPr="002F6248" w14:paraId="412E979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FF28AE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6C6BC31" w14:textId="77777777" w:rsidR="005E49D8" w:rsidRPr="00EC79EE" w:rsidRDefault="005E49D8" w:rsidP="005E49D8">
            <w:pPr>
              <w:pStyle w:val="PGPTitle"/>
            </w:pPr>
          </w:p>
        </w:tc>
      </w:tr>
      <w:tr w:rsidR="005E49D8" w:rsidRPr="002F6248" w14:paraId="0FD49FD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6194"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A144AE" w14:textId="77777777" w:rsidR="005E49D8" w:rsidRPr="00EC79EE" w:rsidRDefault="005E49D8" w:rsidP="005E49D8">
            <w:pPr>
              <w:pStyle w:val="PGPTitle"/>
            </w:pPr>
          </w:p>
        </w:tc>
      </w:tr>
      <w:tr w:rsidR="005E49D8" w:rsidRPr="002F6248" w14:paraId="681885A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B05437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3F9FAD5" w14:textId="77777777" w:rsidR="005E49D8" w:rsidRPr="00EC79EE" w:rsidRDefault="005E49D8" w:rsidP="005E49D8">
            <w:pPr>
              <w:pStyle w:val="PGPTitle"/>
            </w:pPr>
          </w:p>
        </w:tc>
      </w:tr>
      <w:tr w:rsidR="005E49D8" w:rsidRPr="002F6248" w14:paraId="5432A03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FCD6F4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732D56D" w14:textId="77777777" w:rsidR="005E49D8" w:rsidRPr="00EC79EE" w:rsidRDefault="005E49D8" w:rsidP="005E49D8">
            <w:pPr>
              <w:pStyle w:val="PGPTitle"/>
            </w:pPr>
          </w:p>
        </w:tc>
      </w:tr>
      <w:tr w:rsidR="005E49D8" w:rsidRPr="002F6248" w14:paraId="0037A89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3A6F1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DC3EBBE" w14:textId="77777777" w:rsidR="005E49D8" w:rsidRPr="00EC79EE" w:rsidRDefault="005E49D8" w:rsidP="005E49D8">
            <w:pPr>
              <w:pStyle w:val="PGPTitle"/>
            </w:pPr>
          </w:p>
        </w:tc>
      </w:tr>
      <w:tr w:rsidR="005E49D8" w:rsidRPr="002F6248" w14:paraId="3668923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24ACCFE"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AA711F4" w14:textId="77777777" w:rsidR="005E49D8" w:rsidRPr="00EC79EE" w:rsidRDefault="005E49D8" w:rsidP="005E49D8">
            <w:pPr>
              <w:pStyle w:val="PGPTitle"/>
            </w:pPr>
          </w:p>
        </w:tc>
      </w:tr>
      <w:tr w:rsidR="005E49D8" w:rsidRPr="002F6248" w14:paraId="54135AC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BEE46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A4D571B" w14:textId="77777777" w:rsidR="005E49D8" w:rsidRPr="00EC79EE" w:rsidRDefault="005E49D8" w:rsidP="005E49D8">
            <w:pPr>
              <w:pStyle w:val="PGPTitle"/>
            </w:pPr>
          </w:p>
        </w:tc>
      </w:tr>
      <w:tr w:rsidR="005E49D8" w:rsidRPr="002F6248" w14:paraId="0658387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58F934A"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0123A6C" w14:textId="77777777" w:rsidR="005E49D8" w:rsidRPr="00EC79EE" w:rsidRDefault="005E49D8" w:rsidP="005E49D8">
            <w:pPr>
              <w:pStyle w:val="PGPTitle"/>
            </w:pPr>
          </w:p>
        </w:tc>
      </w:tr>
      <w:tr w:rsidR="005E49D8" w:rsidRPr="002F6248" w14:paraId="7AD6D458"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17A46F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B00DACD" w14:textId="77777777" w:rsidR="005E49D8" w:rsidRPr="00EC79EE" w:rsidRDefault="005E49D8" w:rsidP="005E49D8">
            <w:pPr>
              <w:pStyle w:val="PGPTitle"/>
            </w:pPr>
          </w:p>
        </w:tc>
      </w:tr>
      <w:tr w:rsidR="005E49D8" w:rsidRPr="002F6248" w14:paraId="3D90C5B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E9D328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FA81094" w14:textId="77777777" w:rsidR="005E49D8" w:rsidRPr="00EC79EE" w:rsidRDefault="005E49D8" w:rsidP="005E49D8">
            <w:pPr>
              <w:pStyle w:val="PGPTitle"/>
            </w:pPr>
          </w:p>
        </w:tc>
      </w:tr>
      <w:tr w:rsidR="005E49D8" w:rsidRPr="002F6248" w14:paraId="16F4A95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5FD25E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BA368B5" w14:textId="77777777" w:rsidR="005E49D8" w:rsidRPr="00EC79EE" w:rsidRDefault="005E49D8" w:rsidP="005E49D8">
            <w:pPr>
              <w:pStyle w:val="PGPTitle"/>
            </w:pPr>
          </w:p>
        </w:tc>
      </w:tr>
      <w:tr w:rsidR="005E49D8" w:rsidRPr="002F6248" w14:paraId="03E641E0"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3105FCB"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637C0A4" w14:textId="77777777" w:rsidR="005E49D8" w:rsidRPr="00EC79EE" w:rsidRDefault="005E49D8" w:rsidP="005E49D8">
            <w:pPr>
              <w:pStyle w:val="PGPTitle"/>
            </w:pPr>
          </w:p>
        </w:tc>
      </w:tr>
      <w:tr w:rsidR="005E49D8" w:rsidRPr="002F6248" w14:paraId="34BA3E0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F03D"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8022109" w14:textId="77777777" w:rsidR="005E49D8" w:rsidRPr="00EC79EE" w:rsidRDefault="005E49D8" w:rsidP="005E49D8">
            <w:pPr>
              <w:pStyle w:val="PGPTitle"/>
            </w:pPr>
          </w:p>
        </w:tc>
      </w:tr>
      <w:tr w:rsidR="005E49D8" w:rsidRPr="002F6248" w14:paraId="2FEC51D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7EB1BC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195EE86" w14:textId="77777777" w:rsidR="005E49D8" w:rsidRPr="00EC79EE" w:rsidRDefault="005E49D8" w:rsidP="005E49D8">
            <w:pPr>
              <w:pStyle w:val="PGPTitle"/>
            </w:pPr>
          </w:p>
        </w:tc>
      </w:tr>
      <w:tr w:rsidR="005E49D8" w:rsidRPr="002F6248" w14:paraId="54B817B5"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80D543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63AB86" w14:textId="77777777" w:rsidR="005E49D8" w:rsidRPr="00EC79EE" w:rsidRDefault="005E49D8" w:rsidP="005E49D8">
            <w:pPr>
              <w:pStyle w:val="PGPTitle"/>
            </w:pPr>
          </w:p>
        </w:tc>
      </w:tr>
      <w:tr w:rsidR="005E49D8" w:rsidRPr="002F6248" w14:paraId="697F02C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72676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0F59C6F" w14:textId="77777777" w:rsidR="005E49D8" w:rsidRPr="00EC79EE" w:rsidRDefault="005E49D8" w:rsidP="005E49D8">
            <w:pPr>
              <w:pStyle w:val="PGPTitle"/>
            </w:pPr>
          </w:p>
        </w:tc>
      </w:tr>
      <w:tr w:rsidR="005E49D8" w:rsidRPr="002F6248" w14:paraId="639F4B74"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89A457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167BBDF" w14:textId="77777777" w:rsidR="005E49D8" w:rsidRPr="00EC79EE" w:rsidRDefault="005E49D8" w:rsidP="005E49D8">
            <w:pPr>
              <w:pStyle w:val="PGPTitle"/>
            </w:pPr>
          </w:p>
        </w:tc>
      </w:tr>
      <w:tr w:rsidR="005E49D8" w:rsidRPr="002F6248" w14:paraId="2C603EB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11E7B2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9668099" w14:textId="77777777" w:rsidR="005E49D8" w:rsidRPr="00EC79EE" w:rsidRDefault="005E49D8" w:rsidP="005E49D8">
            <w:pPr>
              <w:pStyle w:val="PGPTitle"/>
            </w:pPr>
          </w:p>
        </w:tc>
      </w:tr>
      <w:tr w:rsidR="005E49D8" w:rsidRPr="002F6248" w14:paraId="5B4AA93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3535AE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FD3615B" w14:textId="77777777" w:rsidR="005E49D8" w:rsidRPr="00EC79EE" w:rsidRDefault="005E49D8" w:rsidP="005E49D8">
            <w:pPr>
              <w:pStyle w:val="PGPTitle"/>
            </w:pPr>
          </w:p>
        </w:tc>
      </w:tr>
      <w:tr w:rsidR="005E49D8" w:rsidRPr="002F6248" w14:paraId="5F67AC4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A49921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3758B23" w14:textId="77777777" w:rsidR="005E49D8" w:rsidRPr="00EC79EE" w:rsidRDefault="005E49D8" w:rsidP="005E49D8">
            <w:pPr>
              <w:pStyle w:val="PGPTitle"/>
            </w:pPr>
          </w:p>
        </w:tc>
      </w:tr>
      <w:tr w:rsidR="005E49D8" w:rsidRPr="002F6248" w14:paraId="4536E98A"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74A307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430F514" w14:textId="77777777" w:rsidR="005E49D8" w:rsidRPr="00EC79EE" w:rsidRDefault="005E49D8" w:rsidP="005E49D8">
            <w:pPr>
              <w:pStyle w:val="PGPTitle"/>
            </w:pPr>
          </w:p>
        </w:tc>
      </w:tr>
      <w:tr w:rsidR="005E49D8" w:rsidRPr="002F6248" w14:paraId="3A4E1FE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6AA34D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AB9F08D" w14:textId="77777777" w:rsidR="005E49D8" w:rsidRPr="00EC79EE" w:rsidRDefault="005E49D8" w:rsidP="005E49D8">
            <w:pPr>
              <w:pStyle w:val="PGPTitle"/>
            </w:pPr>
          </w:p>
        </w:tc>
      </w:tr>
      <w:tr w:rsidR="005E49D8" w:rsidRPr="002F6248" w14:paraId="5E1DE4B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22A89C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4F38ABB" w14:textId="77777777" w:rsidR="005E49D8" w:rsidRPr="00EC79EE" w:rsidRDefault="005E49D8" w:rsidP="005E49D8">
            <w:pPr>
              <w:pStyle w:val="PGPTitle"/>
            </w:pPr>
          </w:p>
        </w:tc>
      </w:tr>
    </w:tbl>
    <w:p w14:paraId="3BDB8CC8" w14:textId="77777777" w:rsidR="00E12E3C" w:rsidRDefault="00E12E3C" w:rsidP="00E12E3C">
      <w:pPr>
        <w:pStyle w:val="zLGPEndStory"/>
        <w:rPr>
          <w:b/>
          <w:bCs/>
        </w:rPr>
      </w:pPr>
      <w:bookmarkStart w:id="24" w:name="zLGPEndOfStory"/>
      <w:r>
        <w:t>End of Module Section - Do not delete or alter this paragraph and bookmark – Insert all module and lesson content prior to this red non-printing paragraph and bookmark</w:t>
      </w:r>
    </w:p>
    <w:bookmarkEnd w:id="1"/>
    <w:bookmarkEnd w:id="24"/>
    <w:p w14:paraId="70B4A1C1" w14:textId="77777777" w:rsidR="00E12E3C" w:rsidRPr="00A43550" w:rsidRDefault="00E12E3C" w:rsidP="00E12E3C">
      <w:pPr>
        <w:pStyle w:val="PGPText"/>
      </w:pPr>
    </w:p>
    <w:sectPr w:rsidR="00E12E3C" w:rsidRPr="00A43550" w:rsidSect="00763164">
      <w:headerReference w:type="even" r:id="rId20"/>
      <w:headerReference w:type="default" r:id="rId21"/>
      <w:pgSz w:w="12240" w:h="15840" w:code="1"/>
      <w:pgMar w:top="432" w:right="720" w:bottom="432" w:left="720" w:header="432" w:footer="432" w:gutter="432"/>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AC6902" w14:textId="77777777" w:rsidR="004F53BC" w:rsidRDefault="004F53BC" w:rsidP="007A6CAA">
      <w:pPr>
        <w:spacing w:after="0" w:line="240" w:lineRule="auto"/>
      </w:pPr>
      <w:r>
        <w:separator/>
      </w:r>
    </w:p>
  </w:endnote>
  <w:endnote w:type="continuationSeparator" w:id="0">
    <w:p w14:paraId="59F25109" w14:textId="77777777" w:rsidR="004F53BC" w:rsidRDefault="004F53BC"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w:altName w:val="Calibri"/>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810"/>
      <w:gridCol w:w="4014"/>
    </w:tblGrid>
    <w:tr w:rsidR="00CC667C" w:rsidRPr="00397C42" w14:paraId="40A87017" w14:textId="77777777" w:rsidTr="00614DE9">
      <w:trPr>
        <w:trHeight w:val="288"/>
      </w:trPr>
      <w:tc>
        <w:tcPr>
          <w:tcW w:w="5400" w:type="dxa"/>
        </w:tcPr>
        <w:p w14:paraId="6EB82010" w14:textId="5E5CBFFA" w:rsidR="00CC667C" w:rsidRPr="00614DE9" w:rsidRDefault="00CC667C" w:rsidP="003364FE">
          <w:pPr>
            <w:pStyle w:val="zPGPFooter"/>
            <w:spacing w:before="0"/>
            <w:rPr>
              <w:rFonts w:ascii="Arial Narrow" w:hAnsi="Arial Narrow"/>
              <w:sz w:val="16"/>
              <w:szCs w:val="16"/>
            </w:rPr>
          </w:pPr>
          <w:r w:rsidRPr="00614DE9">
            <w:rPr>
              <w:rFonts w:ascii="Arial Narrow" w:hAnsi="Arial Narrow"/>
              <w:noProof w:val="0"/>
              <w:sz w:val="16"/>
              <w:szCs w:val="16"/>
            </w:rPr>
            <w:fldChar w:fldCharType="begin"/>
          </w:r>
          <w:r w:rsidRPr="00614DE9">
            <w:rPr>
              <w:rFonts w:ascii="Arial Narrow" w:hAnsi="Arial Narrow"/>
              <w:sz w:val="16"/>
              <w:szCs w:val="16"/>
            </w:rPr>
            <w:instrText xml:space="preserve"> STYLEREF "PGP Program Name" </w:instrText>
          </w:r>
          <w:r w:rsidRPr="00614DE9">
            <w:rPr>
              <w:rFonts w:ascii="Arial Narrow" w:hAnsi="Arial Narrow"/>
              <w:noProof w:val="0"/>
              <w:sz w:val="16"/>
              <w:szCs w:val="16"/>
            </w:rPr>
            <w:fldChar w:fldCharType="separate"/>
          </w:r>
          <w:r w:rsidR="00D421C3">
            <w:rPr>
              <w:rFonts w:ascii="Arial Narrow" w:hAnsi="Arial Narrow"/>
              <w:sz w:val="16"/>
              <w:szCs w:val="16"/>
            </w:rPr>
            <w:t>Generate Differentiated Insights Through Better Discovery, Questioning, and Influencing</w:t>
          </w:r>
          <w:r w:rsidRPr="00614DE9">
            <w:rPr>
              <w:rFonts w:ascii="Arial Narrow" w:hAnsi="Arial Narrow"/>
              <w:sz w:val="16"/>
              <w:szCs w:val="16"/>
            </w:rPr>
            <w:fldChar w:fldCharType="end"/>
          </w:r>
        </w:p>
      </w:tc>
      <w:tc>
        <w:tcPr>
          <w:tcW w:w="810" w:type="dxa"/>
          <w:vAlign w:val="bottom"/>
        </w:tcPr>
        <w:p w14:paraId="28B2E918" w14:textId="2652AA59" w:rsidR="00CC667C" w:rsidRPr="00397C42" w:rsidRDefault="00CC667C"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30</w:t>
          </w:r>
          <w:r w:rsidRPr="00397C42">
            <w:rPr>
              <w:rStyle w:val="PageNumber"/>
              <w:b/>
              <w:sz w:val="16"/>
              <w:szCs w:val="16"/>
            </w:rPr>
            <w:fldChar w:fldCharType="end"/>
          </w:r>
        </w:p>
      </w:tc>
      <w:tc>
        <w:tcPr>
          <w:tcW w:w="4014" w:type="dxa"/>
          <w:vAlign w:val="bottom"/>
        </w:tcPr>
        <w:p w14:paraId="72A50B1E" w14:textId="77777777" w:rsidR="00CC667C" w:rsidRPr="00397C42" w:rsidRDefault="00CC667C" w:rsidP="003364FE">
          <w:pPr>
            <w:pStyle w:val="zPGPFooter"/>
            <w:spacing w:before="60"/>
            <w:jc w:val="right"/>
            <w:rPr>
              <w:sz w:val="16"/>
              <w:szCs w:val="16"/>
            </w:rPr>
          </w:pPr>
          <w:r>
            <w:drawing>
              <wp:inline distT="0" distB="0" distL="0" distR="0" wp14:anchorId="65466348" wp14:editId="585BB585">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8E0F54E" w14:textId="77777777" w:rsidR="00CC667C" w:rsidRPr="00171B3F" w:rsidRDefault="00CC667C" w:rsidP="003364FE">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CC667C" w:rsidRPr="00397C42" w14:paraId="36161BE7" w14:textId="77777777" w:rsidTr="003364FE">
      <w:trPr>
        <w:trHeight w:val="288"/>
      </w:trPr>
      <w:tc>
        <w:tcPr>
          <w:tcW w:w="4752" w:type="dxa"/>
          <w:vAlign w:val="bottom"/>
        </w:tcPr>
        <w:p w14:paraId="7AAB6C30" w14:textId="77777777" w:rsidR="00CC667C" w:rsidRPr="00397C42" w:rsidRDefault="00CC667C" w:rsidP="003364FE">
          <w:pPr>
            <w:pStyle w:val="zPGPFooter"/>
            <w:spacing w:before="0"/>
            <w:rPr>
              <w:sz w:val="16"/>
              <w:szCs w:val="16"/>
            </w:rPr>
          </w:pPr>
          <w:r>
            <w:drawing>
              <wp:inline distT="0" distB="0" distL="0" distR="0" wp14:anchorId="514F8C87" wp14:editId="73CEEF61">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D6265ED" w14:textId="4EC576C1" w:rsidR="00CC667C" w:rsidRPr="00397C42" w:rsidRDefault="00CC667C"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29</w:t>
          </w:r>
          <w:r w:rsidRPr="00397C42">
            <w:rPr>
              <w:rStyle w:val="PageNumber"/>
              <w:b/>
              <w:sz w:val="16"/>
              <w:szCs w:val="16"/>
            </w:rPr>
            <w:fldChar w:fldCharType="end"/>
          </w:r>
        </w:p>
      </w:tc>
      <w:tc>
        <w:tcPr>
          <w:tcW w:w="4464" w:type="dxa"/>
        </w:tcPr>
        <w:p w14:paraId="62ECEB92" w14:textId="02DA0EDD" w:rsidR="00CC667C" w:rsidRPr="00397C42" w:rsidRDefault="00CC667C" w:rsidP="003364FE">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D421C3">
            <w:rPr>
              <w:sz w:val="16"/>
              <w:szCs w:val="16"/>
            </w:rPr>
            <w:t>Learner Workbook, GDITBDQI v3.2P</w:t>
          </w:r>
          <w:r w:rsidRPr="00397C42">
            <w:rPr>
              <w:sz w:val="16"/>
              <w:szCs w:val="16"/>
            </w:rPr>
            <w:fldChar w:fldCharType="end"/>
          </w:r>
        </w:p>
      </w:tc>
    </w:tr>
  </w:tbl>
  <w:p w14:paraId="09393AEC" w14:textId="77777777" w:rsidR="00CC667C" w:rsidRPr="00171B3F" w:rsidRDefault="00CC667C" w:rsidP="003364FE">
    <w:pPr>
      <w:pStyle w:val="zPGPFooter"/>
      <w:spacing w:before="0"/>
      <w:rPr>
        <w:sz w:val="4"/>
        <w:szCs w:val="4"/>
      </w:rPr>
    </w:pPr>
  </w:p>
  <w:p w14:paraId="73962694" w14:textId="77777777" w:rsidR="00CC667C" w:rsidRPr="00812330" w:rsidRDefault="00CC667C" w:rsidP="003364FE">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E36EAA" w14:textId="77777777" w:rsidR="004F53BC" w:rsidRDefault="004F53BC" w:rsidP="007A6CAA">
      <w:pPr>
        <w:spacing w:after="0" w:line="240" w:lineRule="auto"/>
      </w:pPr>
      <w:r>
        <w:separator/>
      </w:r>
    </w:p>
  </w:footnote>
  <w:footnote w:type="continuationSeparator" w:id="0">
    <w:p w14:paraId="3ACD9F6A" w14:textId="77777777" w:rsidR="004F53BC" w:rsidRDefault="004F53BC" w:rsidP="007A6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8E039E" w14:textId="77777777" w:rsidR="00CC667C" w:rsidRPr="003131F7" w:rsidRDefault="00CC667C" w:rsidP="003364FE">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71879" w14:textId="591145DF" w:rsidR="00CC667C" w:rsidRPr="00B11106" w:rsidRDefault="00CC667C" w:rsidP="003364FE">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D421C3">
      <w:t>Generate Differentiated Insights Through Better Discovery, Questioning, and Influencing</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5FAD6E" w14:textId="5A751DF0" w:rsidR="00CC667C" w:rsidRPr="003131F7" w:rsidRDefault="007F3098" w:rsidP="003364FE">
    <w:pPr>
      <w:pStyle w:val="zPGPHeader"/>
      <w:pBdr>
        <w:bottom w:val="single" w:sz="4" w:space="1" w:color="auto"/>
      </w:pBdr>
      <w:spacing w:after="0"/>
    </w:pPr>
    <w:r>
      <w:rPr>
        <w:bCs/>
      </w:rPr>
      <w:fldChar w:fldCharType="begin"/>
    </w:r>
    <w:r>
      <w:rPr>
        <w:bCs/>
      </w:rPr>
      <w:instrText xml:space="preserve"> STYLEREF "PGP Module Name" \* MERGEFORMAT </w:instrText>
    </w:r>
    <w:r>
      <w:rPr>
        <w:bCs/>
      </w:rPr>
      <w:fldChar w:fldCharType="separate"/>
    </w:r>
    <w:r w:rsidR="00D421C3">
      <w:rPr>
        <w:bCs/>
      </w:rPr>
      <w:t>Appendix</w:t>
    </w:r>
    <w:r>
      <w:fldChar w:fldCharType="end"/>
    </w:r>
    <w:r w:rsidR="00CC667C">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5E0D48" w14:textId="47CFED96" w:rsidR="00CC667C" w:rsidRPr="00FF4573" w:rsidRDefault="00CC667C" w:rsidP="003364FE">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D421C3">
      <w:t>Appendix</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3" w15:restartNumberingAfterBreak="0">
    <w:nsid w:val="1AED3A95"/>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5A0C14"/>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7"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8"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9" w15:restartNumberingAfterBreak="0">
    <w:nsid w:val="333824C6"/>
    <w:multiLevelType w:val="multilevel"/>
    <w:tmpl w:val="41B630A8"/>
    <w:numStyleLink w:val="AnalystSolutionsBulletsinTable1"/>
  </w:abstractNum>
  <w:abstractNum w:abstractNumId="10" w15:restartNumberingAfterBreak="0">
    <w:nsid w:val="351E74E9"/>
    <w:multiLevelType w:val="multilevel"/>
    <w:tmpl w:val="41B630A8"/>
    <w:numStyleLink w:val="AnalystSolutionsBulletsinTable"/>
  </w:abstractNum>
  <w:abstractNum w:abstractNumId="11" w15:restartNumberingAfterBreak="0">
    <w:nsid w:val="3838687F"/>
    <w:multiLevelType w:val="multilevel"/>
    <w:tmpl w:val="41B630A8"/>
    <w:numStyleLink w:val="AnalystSolutionsBulletsinTable"/>
  </w:abstractNum>
  <w:abstractNum w:abstractNumId="12" w15:restartNumberingAfterBreak="0">
    <w:nsid w:val="3A1318DE"/>
    <w:multiLevelType w:val="multilevel"/>
    <w:tmpl w:val="41B630A8"/>
    <w:numStyleLink w:val="AnalystSolutionsBulletsinTable"/>
  </w:abstractNum>
  <w:abstractNum w:abstractNumId="13" w15:restartNumberingAfterBreak="0">
    <w:nsid w:val="3B8F13BB"/>
    <w:multiLevelType w:val="multilevel"/>
    <w:tmpl w:val="41B630A8"/>
    <w:numStyleLink w:val="AnalystSolutionsBulletsinTable"/>
  </w:abstractNum>
  <w:abstractNum w:abstractNumId="14" w15:restartNumberingAfterBreak="0">
    <w:nsid w:val="43C50CBD"/>
    <w:multiLevelType w:val="multilevel"/>
    <w:tmpl w:val="41B630A8"/>
    <w:styleLink w:val="AnalystSolutionsBulletsinTable1"/>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5" w15:restartNumberingAfterBreak="0">
    <w:nsid w:val="45E22C6F"/>
    <w:multiLevelType w:val="multilevel"/>
    <w:tmpl w:val="41B630A8"/>
    <w:numStyleLink w:val="AnalystSolutionsBulletsinTable"/>
  </w:abstractNum>
  <w:abstractNum w:abstractNumId="16"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7"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18" w15:restartNumberingAfterBreak="0">
    <w:nsid w:val="551B3139"/>
    <w:multiLevelType w:val="multilevel"/>
    <w:tmpl w:val="70B2CD10"/>
    <w:styleLink w:val="zLGPNumberedList"/>
    <w:lvl w:ilvl="0">
      <w:start w:val="1"/>
      <w:numFmt w:val="decimal"/>
      <w:lvlText w:val="%1)"/>
      <w:lvlJc w:val="left"/>
      <w:pPr>
        <w:tabs>
          <w:tab w:val="num" w:pos="360"/>
        </w:tabs>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0" w15:restartNumberingAfterBreak="0">
    <w:nsid w:val="59AE2CF5"/>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2" w15:restartNumberingAfterBreak="0">
    <w:nsid w:val="6AFE6D85"/>
    <w:multiLevelType w:val="multilevel"/>
    <w:tmpl w:val="6360D23E"/>
    <w:numStyleLink w:val="zLGPNumberList"/>
  </w:abstractNum>
  <w:abstractNum w:abstractNumId="23"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8A28CA"/>
    <w:multiLevelType w:val="multilevel"/>
    <w:tmpl w:val="41B630A8"/>
    <w:numStyleLink w:val="AnalystSolutionsBulletsinTable"/>
  </w:abstractNum>
  <w:abstractNum w:abstractNumId="25"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1"/>
  </w:num>
  <w:num w:numId="3">
    <w:abstractNumId w:val="19"/>
  </w:num>
  <w:num w:numId="4">
    <w:abstractNumId w:val="2"/>
  </w:num>
  <w:num w:numId="5">
    <w:abstractNumId w:val="7"/>
  </w:num>
  <w:num w:numId="6">
    <w:abstractNumId w:val="17"/>
  </w:num>
  <w:num w:numId="7">
    <w:abstractNumId w:val="5"/>
  </w:num>
  <w:num w:numId="8">
    <w:abstractNumId w:val="6"/>
  </w:num>
  <w:num w:numId="9">
    <w:abstractNumId w:val="21"/>
  </w:num>
  <w:num w:numId="10">
    <w:abstractNumId w:val="2"/>
  </w:num>
  <w:num w:numId="11">
    <w:abstractNumId w:val="23"/>
  </w:num>
  <w:num w:numId="12">
    <w:abstractNumId w:val="22"/>
  </w:num>
  <w:num w:numId="13">
    <w:abstractNumId w:val="1"/>
  </w:num>
  <w:num w:numId="14">
    <w:abstractNumId w:val="18"/>
  </w:num>
  <w:num w:numId="15">
    <w:abstractNumId w:val="25"/>
  </w:num>
  <w:num w:numId="16">
    <w:abstractNumId w:val="20"/>
  </w:num>
  <w:num w:numId="17">
    <w:abstractNumId w:val="8"/>
  </w:num>
  <w:num w:numId="18">
    <w:abstractNumId w:val="3"/>
  </w:num>
  <w:num w:numId="19">
    <w:abstractNumId w:val="4"/>
  </w:num>
  <w:num w:numId="20">
    <w:abstractNumId w:val="16"/>
  </w:num>
  <w:num w:numId="21">
    <w:abstractNumId w:val="14"/>
  </w:num>
  <w:num w:numId="22">
    <w:abstractNumId w:val="11"/>
  </w:num>
  <w:num w:numId="23">
    <w:abstractNumId w:val="10"/>
  </w:num>
  <w:num w:numId="24">
    <w:abstractNumId w:val="13"/>
  </w:num>
  <w:num w:numId="25">
    <w:abstractNumId w:val="12"/>
  </w:num>
  <w:num w:numId="26">
    <w:abstractNumId w:val="24"/>
  </w:num>
  <w:num w:numId="27">
    <w:abstractNumId w:val="15"/>
  </w:num>
  <w:num w:numId="28">
    <w:abstractNumId w:val="9"/>
  </w:num>
  <w:num w:numId="29">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mirrorMargins/>
  <w:activeWritingStyle w:appName="MSWord" w:lang="en-US" w:vendorID="64" w:dllVersion="0" w:nlCheck="1" w:checkStyle="0"/>
  <w:activeWritingStyle w:appName="MSWord" w:lang="en-US" w:vendorID="64" w:dllVersion="4096" w:nlCheck="1" w:checkStyle="0"/>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12E3C"/>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4A36"/>
    <w:rsid w:val="00045698"/>
    <w:rsid w:val="000457E5"/>
    <w:rsid w:val="00045C0D"/>
    <w:rsid w:val="00047BCD"/>
    <w:rsid w:val="0005160B"/>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3CDD"/>
    <w:rsid w:val="000840B4"/>
    <w:rsid w:val="000845EB"/>
    <w:rsid w:val="0008489E"/>
    <w:rsid w:val="000855B2"/>
    <w:rsid w:val="00085FCD"/>
    <w:rsid w:val="00086713"/>
    <w:rsid w:val="00086825"/>
    <w:rsid w:val="00090316"/>
    <w:rsid w:val="00090552"/>
    <w:rsid w:val="00090AEC"/>
    <w:rsid w:val="000916D3"/>
    <w:rsid w:val="0009192B"/>
    <w:rsid w:val="000921E6"/>
    <w:rsid w:val="00093465"/>
    <w:rsid w:val="0009414C"/>
    <w:rsid w:val="00094A25"/>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C6875"/>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988"/>
    <w:rsid w:val="00125B8E"/>
    <w:rsid w:val="00126036"/>
    <w:rsid w:val="00126B3E"/>
    <w:rsid w:val="00127146"/>
    <w:rsid w:val="001273B1"/>
    <w:rsid w:val="00127FCE"/>
    <w:rsid w:val="00130417"/>
    <w:rsid w:val="00131363"/>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70B88"/>
    <w:rsid w:val="00170BDE"/>
    <w:rsid w:val="001717FD"/>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3B2B"/>
    <w:rsid w:val="00194508"/>
    <w:rsid w:val="0019477F"/>
    <w:rsid w:val="00197A47"/>
    <w:rsid w:val="001A0707"/>
    <w:rsid w:val="001A072A"/>
    <w:rsid w:val="001A19BA"/>
    <w:rsid w:val="001A2568"/>
    <w:rsid w:val="001A4F4B"/>
    <w:rsid w:val="001A600F"/>
    <w:rsid w:val="001A6C06"/>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4783"/>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3DAA"/>
    <w:rsid w:val="001E5306"/>
    <w:rsid w:val="001E537D"/>
    <w:rsid w:val="001E5F2F"/>
    <w:rsid w:val="001E6A1F"/>
    <w:rsid w:val="001E6C39"/>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103"/>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579BA"/>
    <w:rsid w:val="00260B30"/>
    <w:rsid w:val="0026270E"/>
    <w:rsid w:val="00263080"/>
    <w:rsid w:val="00264FC7"/>
    <w:rsid w:val="0026508D"/>
    <w:rsid w:val="00265325"/>
    <w:rsid w:val="00265D93"/>
    <w:rsid w:val="002660CF"/>
    <w:rsid w:val="00266D4C"/>
    <w:rsid w:val="00270023"/>
    <w:rsid w:val="00272872"/>
    <w:rsid w:val="00272C69"/>
    <w:rsid w:val="00273212"/>
    <w:rsid w:val="00273DE2"/>
    <w:rsid w:val="002749CB"/>
    <w:rsid w:val="00274FA5"/>
    <w:rsid w:val="00276095"/>
    <w:rsid w:val="002774A7"/>
    <w:rsid w:val="002775E6"/>
    <w:rsid w:val="00277EE4"/>
    <w:rsid w:val="0028008E"/>
    <w:rsid w:val="00280187"/>
    <w:rsid w:val="00280E5F"/>
    <w:rsid w:val="002815B4"/>
    <w:rsid w:val="0028359F"/>
    <w:rsid w:val="00283A3B"/>
    <w:rsid w:val="00283DBD"/>
    <w:rsid w:val="00283E5E"/>
    <w:rsid w:val="0028429B"/>
    <w:rsid w:val="002842C2"/>
    <w:rsid w:val="00284307"/>
    <w:rsid w:val="00284CB1"/>
    <w:rsid w:val="00284E29"/>
    <w:rsid w:val="00285271"/>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00"/>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28B"/>
    <w:rsid w:val="002B79AE"/>
    <w:rsid w:val="002B7D33"/>
    <w:rsid w:val="002B7D59"/>
    <w:rsid w:val="002C0AE8"/>
    <w:rsid w:val="002C1561"/>
    <w:rsid w:val="002C25E3"/>
    <w:rsid w:val="002C3497"/>
    <w:rsid w:val="002C395A"/>
    <w:rsid w:val="002C49FE"/>
    <w:rsid w:val="002C60C8"/>
    <w:rsid w:val="002D0758"/>
    <w:rsid w:val="002D106D"/>
    <w:rsid w:val="002D134A"/>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2F7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64FE"/>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016D"/>
    <w:rsid w:val="003A18E8"/>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13BB"/>
    <w:rsid w:val="003D3DB1"/>
    <w:rsid w:val="003D3E51"/>
    <w:rsid w:val="003D443E"/>
    <w:rsid w:val="003D49F5"/>
    <w:rsid w:val="003D5634"/>
    <w:rsid w:val="003D6593"/>
    <w:rsid w:val="003D6F8E"/>
    <w:rsid w:val="003D6F97"/>
    <w:rsid w:val="003D7069"/>
    <w:rsid w:val="003D7455"/>
    <w:rsid w:val="003D7706"/>
    <w:rsid w:val="003D7C67"/>
    <w:rsid w:val="003E0FF8"/>
    <w:rsid w:val="003E274B"/>
    <w:rsid w:val="003E3641"/>
    <w:rsid w:val="003E36D2"/>
    <w:rsid w:val="003E46AD"/>
    <w:rsid w:val="003E5B27"/>
    <w:rsid w:val="003E6298"/>
    <w:rsid w:val="003E78CA"/>
    <w:rsid w:val="003E7CCF"/>
    <w:rsid w:val="003E7F71"/>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4425"/>
    <w:rsid w:val="004455E5"/>
    <w:rsid w:val="004473AD"/>
    <w:rsid w:val="0044748B"/>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3BC"/>
    <w:rsid w:val="004F5AD4"/>
    <w:rsid w:val="004F5B9F"/>
    <w:rsid w:val="004F6A73"/>
    <w:rsid w:val="004F7676"/>
    <w:rsid w:val="004F7ED7"/>
    <w:rsid w:val="0050015F"/>
    <w:rsid w:val="005012E5"/>
    <w:rsid w:val="00504CEA"/>
    <w:rsid w:val="00505D7F"/>
    <w:rsid w:val="00506403"/>
    <w:rsid w:val="00506E46"/>
    <w:rsid w:val="005118E4"/>
    <w:rsid w:val="005125A8"/>
    <w:rsid w:val="005133FD"/>
    <w:rsid w:val="00514D26"/>
    <w:rsid w:val="00516597"/>
    <w:rsid w:val="00516BF1"/>
    <w:rsid w:val="00516E99"/>
    <w:rsid w:val="00521945"/>
    <w:rsid w:val="005220DB"/>
    <w:rsid w:val="00522B18"/>
    <w:rsid w:val="00522E7B"/>
    <w:rsid w:val="0052376F"/>
    <w:rsid w:val="00523D3B"/>
    <w:rsid w:val="00524152"/>
    <w:rsid w:val="00524AAD"/>
    <w:rsid w:val="00524C02"/>
    <w:rsid w:val="005252C3"/>
    <w:rsid w:val="00525B15"/>
    <w:rsid w:val="00526A00"/>
    <w:rsid w:val="005272CF"/>
    <w:rsid w:val="00527F51"/>
    <w:rsid w:val="00531003"/>
    <w:rsid w:val="005310FA"/>
    <w:rsid w:val="0053226D"/>
    <w:rsid w:val="00532B07"/>
    <w:rsid w:val="00532FC5"/>
    <w:rsid w:val="00534244"/>
    <w:rsid w:val="005348A1"/>
    <w:rsid w:val="00536190"/>
    <w:rsid w:val="00536A3C"/>
    <w:rsid w:val="00536C75"/>
    <w:rsid w:val="00537100"/>
    <w:rsid w:val="0053726A"/>
    <w:rsid w:val="00537652"/>
    <w:rsid w:val="005417A4"/>
    <w:rsid w:val="00541C97"/>
    <w:rsid w:val="005422A7"/>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290"/>
    <w:rsid w:val="0058542A"/>
    <w:rsid w:val="00585B4D"/>
    <w:rsid w:val="005865F5"/>
    <w:rsid w:val="00586798"/>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76F"/>
    <w:rsid w:val="005D7776"/>
    <w:rsid w:val="005E0570"/>
    <w:rsid w:val="005E15BC"/>
    <w:rsid w:val="005E1788"/>
    <w:rsid w:val="005E349B"/>
    <w:rsid w:val="005E49D8"/>
    <w:rsid w:val="005E65AF"/>
    <w:rsid w:val="005E6860"/>
    <w:rsid w:val="005E7172"/>
    <w:rsid w:val="005E7483"/>
    <w:rsid w:val="005F135B"/>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0F93"/>
    <w:rsid w:val="006110DA"/>
    <w:rsid w:val="00611DF5"/>
    <w:rsid w:val="00612409"/>
    <w:rsid w:val="00613378"/>
    <w:rsid w:val="00613A4F"/>
    <w:rsid w:val="0061418F"/>
    <w:rsid w:val="00614D27"/>
    <w:rsid w:val="00614DE9"/>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EC5"/>
    <w:rsid w:val="00630088"/>
    <w:rsid w:val="00631131"/>
    <w:rsid w:val="0063195A"/>
    <w:rsid w:val="00631FEB"/>
    <w:rsid w:val="00634DF5"/>
    <w:rsid w:val="00634F51"/>
    <w:rsid w:val="00634FAB"/>
    <w:rsid w:val="00635D8D"/>
    <w:rsid w:val="00635F40"/>
    <w:rsid w:val="006360BD"/>
    <w:rsid w:val="00636A01"/>
    <w:rsid w:val="00637481"/>
    <w:rsid w:val="00637638"/>
    <w:rsid w:val="00637A75"/>
    <w:rsid w:val="006401DB"/>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021"/>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2725"/>
    <w:rsid w:val="0067292E"/>
    <w:rsid w:val="00673E3A"/>
    <w:rsid w:val="00673E4B"/>
    <w:rsid w:val="00674F45"/>
    <w:rsid w:val="00675E9A"/>
    <w:rsid w:val="00676FF7"/>
    <w:rsid w:val="00677D14"/>
    <w:rsid w:val="00680FE4"/>
    <w:rsid w:val="00681B0F"/>
    <w:rsid w:val="00682806"/>
    <w:rsid w:val="00685E02"/>
    <w:rsid w:val="00687CC1"/>
    <w:rsid w:val="006902E5"/>
    <w:rsid w:val="006904F0"/>
    <w:rsid w:val="00690930"/>
    <w:rsid w:val="0069101C"/>
    <w:rsid w:val="00691325"/>
    <w:rsid w:val="00691358"/>
    <w:rsid w:val="00692D03"/>
    <w:rsid w:val="0069307E"/>
    <w:rsid w:val="006934DF"/>
    <w:rsid w:val="00693B9E"/>
    <w:rsid w:val="006946EE"/>
    <w:rsid w:val="0069590A"/>
    <w:rsid w:val="00696518"/>
    <w:rsid w:val="00697DA6"/>
    <w:rsid w:val="00697F9A"/>
    <w:rsid w:val="006A01AA"/>
    <w:rsid w:val="006A03EE"/>
    <w:rsid w:val="006A090A"/>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505A"/>
    <w:rsid w:val="006D66EC"/>
    <w:rsid w:val="006D7286"/>
    <w:rsid w:val="006D769C"/>
    <w:rsid w:val="006D77AF"/>
    <w:rsid w:val="006E190C"/>
    <w:rsid w:val="006E1A6E"/>
    <w:rsid w:val="006E2F0A"/>
    <w:rsid w:val="006E32A0"/>
    <w:rsid w:val="006E465C"/>
    <w:rsid w:val="006E52EE"/>
    <w:rsid w:val="006E552B"/>
    <w:rsid w:val="006E5B5F"/>
    <w:rsid w:val="006E6570"/>
    <w:rsid w:val="006E6D34"/>
    <w:rsid w:val="006E7163"/>
    <w:rsid w:val="006E71A4"/>
    <w:rsid w:val="006E7408"/>
    <w:rsid w:val="006F030E"/>
    <w:rsid w:val="006F10E6"/>
    <w:rsid w:val="006F11ED"/>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3D84"/>
    <w:rsid w:val="00724BDA"/>
    <w:rsid w:val="007254E3"/>
    <w:rsid w:val="0072554E"/>
    <w:rsid w:val="00727EA6"/>
    <w:rsid w:val="00730795"/>
    <w:rsid w:val="00730B98"/>
    <w:rsid w:val="00736862"/>
    <w:rsid w:val="007368F3"/>
    <w:rsid w:val="00737398"/>
    <w:rsid w:val="007373B9"/>
    <w:rsid w:val="00740A75"/>
    <w:rsid w:val="007418EC"/>
    <w:rsid w:val="00742BB9"/>
    <w:rsid w:val="0074434B"/>
    <w:rsid w:val="00744914"/>
    <w:rsid w:val="00745142"/>
    <w:rsid w:val="00745474"/>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2BA"/>
    <w:rsid w:val="00756468"/>
    <w:rsid w:val="00760AC7"/>
    <w:rsid w:val="0076133A"/>
    <w:rsid w:val="007625D8"/>
    <w:rsid w:val="00762762"/>
    <w:rsid w:val="00763164"/>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87769"/>
    <w:rsid w:val="00787814"/>
    <w:rsid w:val="0079033D"/>
    <w:rsid w:val="0079061B"/>
    <w:rsid w:val="00790A58"/>
    <w:rsid w:val="00791AAF"/>
    <w:rsid w:val="00792FDB"/>
    <w:rsid w:val="00793D1B"/>
    <w:rsid w:val="00794CBB"/>
    <w:rsid w:val="007958E1"/>
    <w:rsid w:val="00795C06"/>
    <w:rsid w:val="00795D7A"/>
    <w:rsid w:val="00796632"/>
    <w:rsid w:val="007A08C1"/>
    <w:rsid w:val="007A111C"/>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6E2B"/>
    <w:rsid w:val="007D7308"/>
    <w:rsid w:val="007E0187"/>
    <w:rsid w:val="007E24AC"/>
    <w:rsid w:val="007E288F"/>
    <w:rsid w:val="007E2A18"/>
    <w:rsid w:val="007E2F1A"/>
    <w:rsid w:val="007E3C0F"/>
    <w:rsid w:val="007E440D"/>
    <w:rsid w:val="007E61FE"/>
    <w:rsid w:val="007F0B3F"/>
    <w:rsid w:val="007F12C4"/>
    <w:rsid w:val="007F3098"/>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7582"/>
    <w:rsid w:val="00812331"/>
    <w:rsid w:val="0081265F"/>
    <w:rsid w:val="00813083"/>
    <w:rsid w:val="008136D1"/>
    <w:rsid w:val="00814C36"/>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AB1"/>
    <w:rsid w:val="0082760B"/>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4C16"/>
    <w:rsid w:val="008554DB"/>
    <w:rsid w:val="00855CBC"/>
    <w:rsid w:val="008573F5"/>
    <w:rsid w:val="008604FE"/>
    <w:rsid w:val="0086134C"/>
    <w:rsid w:val="008613C8"/>
    <w:rsid w:val="008615B1"/>
    <w:rsid w:val="008622AB"/>
    <w:rsid w:val="00862B9A"/>
    <w:rsid w:val="00863C16"/>
    <w:rsid w:val="008644B9"/>
    <w:rsid w:val="00864A01"/>
    <w:rsid w:val="00865C8F"/>
    <w:rsid w:val="00873DD8"/>
    <w:rsid w:val="0087510B"/>
    <w:rsid w:val="0087568F"/>
    <w:rsid w:val="00876167"/>
    <w:rsid w:val="00877CC6"/>
    <w:rsid w:val="008820CC"/>
    <w:rsid w:val="008824F9"/>
    <w:rsid w:val="008834CF"/>
    <w:rsid w:val="00883758"/>
    <w:rsid w:val="00883BAC"/>
    <w:rsid w:val="00884468"/>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98D"/>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71CC"/>
    <w:rsid w:val="008C7B30"/>
    <w:rsid w:val="008D0329"/>
    <w:rsid w:val="008D0375"/>
    <w:rsid w:val="008D1D03"/>
    <w:rsid w:val="008D2671"/>
    <w:rsid w:val="008D29A5"/>
    <w:rsid w:val="008D3933"/>
    <w:rsid w:val="008D3ACB"/>
    <w:rsid w:val="008D7747"/>
    <w:rsid w:val="008D7D88"/>
    <w:rsid w:val="008E2293"/>
    <w:rsid w:val="008E27B6"/>
    <w:rsid w:val="008E34FA"/>
    <w:rsid w:val="008E391C"/>
    <w:rsid w:val="008E405B"/>
    <w:rsid w:val="008E4CAF"/>
    <w:rsid w:val="008E4F3E"/>
    <w:rsid w:val="008E5834"/>
    <w:rsid w:val="008E632E"/>
    <w:rsid w:val="008E70FE"/>
    <w:rsid w:val="008E72EB"/>
    <w:rsid w:val="008F0C70"/>
    <w:rsid w:val="008F13CA"/>
    <w:rsid w:val="008F14DA"/>
    <w:rsid w:val="008F1D90"/>
    <w:rsid w:val="008F2B0B"/>
    <w:rsid w:val="008F3C13"/>
    <w:rsid w:val="008F3F91"/>
    <w:rsid w:val="008F5468"/>
    <w:rsid w:val="008F5E16"/>
    <w:rsid w:val="008F5E5E"/>
    <w:rsid w:val="008F670E"/>
    <w:rsid w:val="008F755B"/>
    <w:rsid w:val="008F755F"/>
    <w:rsid w:val="00900919"/>
    <w:rsid w:val="0090378A"/>
    <w:rsid w:val="00903D88"/>
    <w:rsid w:val="0090579F"/>
    <w:rsid w:val="00905811"/>
    <w:rsid w:val="00905912"/>
    <w:rsid w:val="00907224"/>
    <w:rsid w:val="00910991"/>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0331"/>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2559"/>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0D8"/>
    <w:rsid w:val="009831E5"/>
    <w:rsid w:val="00983791"/>
    <w:rsid w:val="00983AD6"/>
    <w:rsid w:val="00983F3E"/>
    <w:rsid w:val="00984904"/>
    <w:rsid w:val="00986812"/>
    <w:rsid w:val="00986FE2"/>
    <w:rsid w:val="009871C3"/>
    <w:rsid w:val="00990642"/>
    <w:rsid w:val="00990DCC"/>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4C30"/>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465D"/>
    <w:rsid w:val="00A14B8C"/>
    <w:rsid w:val="00A171CA"/>
    <w:rsid w:val="00A17F46"/>
    <w:rsid w:val="00A23336"/>
    <w:rsid w:val="00A2370A"/>
    <w:rsid w:val="00A2637A"/>
    <w:rsid w:val="00A26757"/>
    <w:rsid w:val="00A277FE"/>
    <w:rsid w:val="00A309A7"/>
    <w:rsid w:val="00A31A53"/>
    <w:rsid w:val="00A32764"/>
    <w:rsid w:val="00A331E5"/>
    <w:rsid w:val="00A3385A"/>
    <w:rsid w:val="00A34A9F"/>
    <w:rsid w:val="00A34BCE"/>
    <w:rsid w:val="00A34DB6"/>
    <w:rsid w:val="00A351BF"/>
    <w:rsid w:val="00A374D1"/>
    <w:rsid w:val="00A4007B"/>
    <w:rsid w:val="00A419D7"/>
    <w:rsid w:val="00A42E03"/>
    <w:rsid w:val="00A43D0E"/>
    <w:rsid w:val="00A43EB3"/>
    <w:rsid w:val="00A4521E"/>
    <w:rsid w:val="00A46973"/>
    <w:rsid w:val="00A46D26"/>
    <w:rsid w:val="00A46F29"/>
    <w:rsid w:val="00A46F9D"/>
    <w:rsid w:val="00A51BC9"/>
    <w:rsid w:val="00A5261F"/>
    <w:rsid w:val="00A52D8F"/>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3AA"/>
    <w:rsid w:val="00A83784"/>
    <w:rsid w:val="00A840E3"/>
    <w:rsid w:val="00A84878"/>
    <w:rsid w:val="00A85BA4"/>
    <w:rsid w:val="00A86E75"/>
    <w:rsid w:val="00A872CB"/>
    <w:rsid w:val="00A875E3"/>
    <w:rsid w:val="00A87C95"/>
    <w:rsid w:val="00A918E1"/>
    <w:rsid w:val="00A92115"/>
    <w:rsid w:val="00A930B9"/>
    <w:rsid w:val="00A93E7B"/>
    <w:rsid w:val="00A9402F"/>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014D"/>
    <w:rsid w:val="00AB12BC"/>
    <w:rsid w:val="00AB1A4A"/>
    <w:rsid w:val="00AB23A4"/>
    <w:rsid w:val="00AB2676"/>
    <w:rsid w:val="00AB53CB"/>
    <w:rsid w:val="00AB762B"/>
    <w:rsid w:val="00AC0F60"/>
    <w:rsid w:val="00AC1183"/>
    <w:rsid w:val="00AC1450"/>
    <w:rsid w:val="00AC17FF"/>
    <w:rsid w:val="00AC1F12"/>
    <w:rsid w:val="00AC2DEF"/>
    <w:rsid w:val="00AC3DDE"/>
    <w:rsid w:val="00AC400D"/>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4434"/>
    <w:rsid w:val="00AD4E84"/>
    <w:rsid w:val="00AD51B9"/>
    <w:rsid w:val="00AD5250"/>
    <w:rsid w:val="00AD5EA8"/>
    <w:rsid w:val="00AE064E"/>
    <w:rsid w:val="00AE1313"/>
    <w:rsid w:val="00AE172E"/>
    <w:rsid w:val="00AE1BA4"/>
    <w:rsid w:val="00AE26DC"/>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40A2"/>
    <w:rsid w:val="00B15474"/>
    <w:rsid w:val="00B156C1"/>
    <w:rsid w:val="00B15BF5"/>
    <w:rsid w:val="00B15C68"/>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4132"/>
    <w:rsid w:val="00B5461C"/>
    <w:rsid w:val="00B56387"/>
    <w:rsid w:val="00B60262"/>
    <w:rsid w:val="00B61577"/>
    <w:rsid w:val="00B62B03"/>
    <w:rsid w:val="00B6316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0985"/>
    <w:rsid w:val="00BA175C"/>
    <w:rsid w:val="00BA21B2"/>
    <w:rsid w:val="00BA2603"/>
    <w:rsid w:val="00BA6695"/>
    <w:rsid w:val="00BA6FD5"/>
    <w:rsid w:val="00BA72BE"/>
    <w:rsid w:val="00BB0CC3"/>
    <w:rsid w:val="00BB3422"/>
    <w:rsid w:val="00BB37EC"/>
    <w:rsid w:val="00BB3AB3"/>
    <w:rsid w:val="00BB4D6D"/>
    <w:rsid w:val="00BB5525"/>
    <w:rsid w:val="00BB62A0"/>
    <w:rsid w:val="00BB6510"/>
    <w:rsid w:val="00BB706C"/>
    <w:rsid w:val="00BB71C1"/>
    <w:rsid w:val="00BB7998"/>
    <w:rsid w:val="00BB7CED"/>
    <w:rsid w:val="00BC0F3E"/>
    <w:rsid w:val="00BC10AE"/>
    <w:rsid w:val="00BC1776"/>
    <w:rsid w:val="00BC26AD"/>
    <w:rsid w:val="00BC2BCF"/>
    <w:rsid w:val="00BC3CC9"/>
    <w:rsid w:val="00BC3EF0"/>
    <w:rsid w:val="00BC5804"/>
    <w:rsid w:val="00BC5CB0"/>
    <w:rsid w:val="00BC6511"/>
    <w:rsid w:val="00BC7E36"/>
    <w:rsid w:val="00BD02E4"/>
    <w:rsid w:val="00BD041F"/>
    <w:rsid w:val="00BD0E84"/>
    <w:rsid w:val="00BD15A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28"/>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199"/>
    <w:rsid w:val="00C32ABB"/>
    <w:rsid w:val="00C33948"/>
    <w:rsid w:val="00C357AF"/>
    <w:rsid w:val="00C35EAA"/>
    <w:rsid w:val="00C35EFD"/>
    <w:rsid w:val="00C3625B"/>
    <w:rsid w:val="00C36561"/>
    <w:rsid w:val="00C40FE1"/>
    <w:rsid w:val="00C4201F"/>
    <w:rsid w:val="00C43086"/>
    <w:rsid w:val="00C43AD7"/>
    <w:rsid w:val="00C44FB9"/>
    <w:rsid w:val="00C5160E"/>
    <w:rsid w:val="00C51710"/>
    <w:rsid w:val="00C524E9"/>
    <w:rsid w:val="00C55155"/>
    <w:rsid w:val="00C558E8"/>
    <w:rsid w:val="00C56745"/>
    <w:rsid w:val="00C56A21"/>
    <w:rsid w:val="00C56C7E"/>
    <w:rsid w:val="00C57F86"/>
    <w:rsid w:val="00C6008D"/>
    <w:rsid w:val="00C603A6"/>
    <w:rsid w:val="00C60635"/>
    <w:rsid w:val="00C606E1"/>
    <w:rsid w:val="00C60DF3"/>
    <w:rsid w:val="00C6100A"/>
    <w:rsid w:val="00C624D6"/>
    <w:rsid w:val="00C625C7"/>
    <w:rsid w:val="00C6373C"/>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C60D1"/>
    <w:rsid w:val="00CC667C"/>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62A4"/>
    <w:rsid w:val="00CF7684"/>
    <w:rsid w:val="00CF7784"/>
    <w:rsid w:val="00CF77FA"/>
    <w:rsid w:val="00CF7BE0"/>
    <w:rsid w:val="00CF7F0C"/>
    <w:rsid w:val="00D03AAE"/>
    <w:rsid w:val="00D046C3"/>
    <w:rsid w:val="00D04A09"/>
    <w:rsid w:val="00D0687F"/>
    <w:rsid w:val="00D07D4D"/>
    <w:rsid w:val="00D07EF6"/>
    <w:rsid w:val="00D11ADE"/>
    <w:rsid w:val="00D125AE"/>
    <w:rsid w:val="00D12B0B"/>
    <w:rsid w:val="00D13362"/>
    <w:rsid w:val="00D148EE"/>
    <w:rsid w:val="00D203AC"/>
    <w:rsid w:val="00D209E8"/>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1C3"/>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09F6"/>
    <w:rsid w:val="00D923A1"/>
    <w:rsid w:val="00D94ED3"/>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253"/>
    <w:rsid w:val="00DE13A2"/>
    <w:rsid w:val="00DE1761"/>
    <w:rsid w:val="00DE1DAE"/>
    <w:rsid w:val="00DE20A5"/>
    <w:rsid w:val="00DE2D1E"/>
    <w:rsid w:val="00DE33EF"/>
    <w:rsid w:val="00DE488C"/>
    <w:rsid w:val="00DE4BE2"/>
    <w:rsid w:val="00DE5134"/>
    <w:rsid w:val="00DE6493"/>
    <w:rsid w:val="00DE78C6"/>
    <w:rsid w:val="00DF25C6"/>
    <w:rsid w:val="00DF349C"/>
    <w:rsid w:val="00DF76E7"/>
    <w:rsid w:val="00DF7C3A"/>
    <w:rsid w:val="00E008D7"/>
    <w:rsid w:val="00E02C37"/>
    <w:rsid w:val="00E03497"/>
    <w:rsid w:val="00E04988"/>
    <w:rsid w:val="00E05AE5"/>
    <w:rsid w:val="00E06370"/>
    <w:rsid w:val="00E0689C"/>
    <w:rsid w:val="00E07E78"/>
    <w:rsid w:val="00E11B40"/>
    <w:rsid w:val="00E12E3C"/>
    <w:rsid w:val="00E13E66"/>
    <w:rsid w:val="00E13E7C"/>
    <w:rsid w:val="00E14AEA"/>
    <w:rsid w:val="00E15EC1"/>
    <w:rsid w:val="00E171D0"/>
    <w:rsid w:val="00E176F3"/>
    <w:rsid w:val="00E20543"/>
    <w:rsid w:val="00E20A0E"/>
    <w:rsid w:val="00E21514"/>
    <w:rsid w:val="00E21D5A"/>
    <w:rsid w:val="00E21D6A"/>
    <w:rsid w:val="00E223A1"/>
    <w:rsid w:val="00E23A04"/>
    <w:rsid w:val="00E23C0C"/>
    <w:rsid w:val="00E249BB"/>
    <w:rsid w:val="00E2565C"/>
    <w:rsid w:val="00E25B2D"/>
    <w:rsid w:val="00E25ED6"/>
    <w:rsid w:val="00E27599"/>
    <w:rsid w:val="00E27B54"/>
    <w:rsid w:val="00E27B68"/>
    <w:rsid w:val="00E307B6"/>
    <w:rsid w:val="00E312C0"/>
    <w:rsid w:val="00E320B2"/>
    <w:rsid w:val="00E32318"/>
    <w:rsid w:val="00E32BBA"/>
    <w:rsid w:val="00E343B7"/>
    <w:rsid w:val="00E34962"/>
    <w:rsid w:val="00E34E01"/>
    <w:rsid w:val="00E35B02"/>
    <w:rsid w:val="00E369B0"/>
    <w:rsid w:val="00E40652"/>
    <w:rsid w:val="00E40DBC"/>
    <w:rsid w:val="00E40FF1"/>
    <w:rsid w:val="00E416D2"/>
    <w:rsid w:val="00E41E83"/>
    <w:rsid w:val="00E42A4A"/>
    <w:rsid w:val="00E42EF9"/>
    <w:rsid w:val="00E42F78"/>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6836"/>
    <w:rsid w:val="00EB154E"/>
    <w:rsid w:val="00EB1C61"/>
    <w:rsid w:val="00EB44A0"/>
    <w:rsid w:val="00EB70D0"/>
    <w:rsid w:val="00EC12B8"/>
    <w:rsid w:val="00EC2153"/>
    <w:rsid w:val="00EC263A"/>
    <w:rsid w:val="00EC328A"/>
    <w:rsid w:val="00EC4D7D"/>
    <w:rsid w:val="00EC69F2"/>
    <w:rsid w:val="00EC79EE"/>
    <w:rsid w:val="00ED0014"/>
    <w:rsid w:val="00ED0ACD"/>
    <w:rsid w:val="00ED1B82"/>
    <w:rsid w:val="00ED1BD8"/>
    <w:rsid w:val="00ED1E4B"/>
    <w:rsid w:val="00ED2671"/>
    <w:rsid w:val="00ED3A6D"/>
    <w:rsid w:val="00ED3B04"/>
    <w:rsid w:val="00ED3D3B"/>
    <w:rsid w:val="00ED4DF1"/>
    <w:rsid w:val="00ED6B88"/>
    <w:rsid w:val="00EE0665"/>
    <w:rsid w:val="00EE0BB9"/>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7BF1"/>
    <w:rsid w:val="00F11493"/>
    <w:rsid w:val="00F127C0"/>
    <w:rsid w:val="00F12BCC"/>
    <w:rsid w:val="00F12EE9"/>
    <w:rsid w:val="00F1416E"/>
    <w:rsid w:val="00F14473"/>
    <w:rsid w:val="00F146DC"/>
    <w:rsid w:val="00F14CDD"/>
    <w:rsid w:val="00F15004"/>
    <w:rsid w:val="00F15018"/>
    <w:rsid w:val="00F15179"/>
    <w:rsid w:val="00F157F1"/>
    <w:rsid w:val="00F15D1E"/>
    <w:rsid w:val="00F15E4B"/>
    <w:rsid w:val="00F175E1"/>
    <w:rsid w:val="00F17B96"/>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212D"/>
    <w:rsid w:val="00F3360E"/>
    <w:rsid w:val="00F33BA8"/>
    <w:rsid w:val="00F33F82"/>
    <w:rsid w:val="00F3425F"/>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38B"/>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77465"/>
    <w:rsid w:val="00F8019C"/>
    <w:rsid w:val="00F82C6A"/>
    <w:rsid w:val="00F859DC"/>
    <w:rsid w:val="00F85E2C"/>
    <w:rsid w:val="00F86077"/>
    <w:rsid w:val="00F8695B"/>
    <w:rsid w:val="00F86C1A"/>
    <w:rsid w:val="00F87B9E"/>
    <w:rsid w:val="00F906E9"/>
    <w:rsid w:val="00F92619"/>
    <w:rsid w:val="00F92720"/>
    <w:rsid w:val="00F92B93"/>
    <w:rsid w:val="00F950C2"/>
    <w:rsid w:val="00F9538D"/>
    <w:rsid w:val="00F962D0"/>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04442A9"/>
  <w15:docId w15:val="{3A896DC0-3E70-41DB-8272-7883C098B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D6E2B"/>
  </w:style>
  <w:style w:type="paragraph" w:styleId="Heading1">
    <w:name w:val="heading 1"/>
    <w:aliases w:val="Module Title"/>
    <w:next w:val="Normal"/>
    <w:link w:val="Heading1Char"/>
    <w:qFormat/>
    <w:rsid w:val="007D6E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7D6E2B"/>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A9402F"/>
    <w:pPr>
      <w:keepNext/>
      <w:spacing w:before="60" w:after="180" w:line="240" w:lineRule="auto"/>
      <w:outlineLvl w:val="2"/>
    </w:pPr>
    <w:rPr>
      <w:rFonts w:eastAsia="Times New Roman"/>
      <w:b/>
      <w:noProof/>
      <w:sz w:val="28"/>
      <w:szCs w:val="36"/>
    </w:rPr>
  </w:style>
  <w:style w:type="paragraph" w:styleId="Heading4">
    <w:name w:val="heading 4"/>
    <w:basedOn w:val="Normal"/>
    <w:next w:val="Normal"/>
    <w:link w:val="Heading4Char"/>
    <w:qFormat/>
    <w:rsid w:val="007D6E2B"/>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7D6E2B"/>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7D6E2B"/>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7D6E2B"/>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7D6E2B"/>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7D6E2B"/>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7D6E2B"/>
    <w:rPr>
      <w:rFonts w:eastAsia="Times New Roman"/>
      <w:b/>
      <w:noProof/>
      <w:kern w:val="28"/>
      <w:sz w:val="48"/>
    </w:rPr>
  </w:style>
  <w:style w:type="paragraph" w:styleId="BalloonText">
    <w:name w:val="Balloon Text"/>
    <w:basedOn w:val="Normal"/>
    <w:link w:val="BalloonTextChar"/>
    <w:uiPriority w:val="99"/>
    <w:semiHidden/>
    <w:unhideWhenUsed/>
    <w:rsid w:val="007D6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6E2B"/>
    <w:rPr>
      <w:rFonts w:ascii="Tahoma" w:hAnsi="Tahoma" w:cs="Tahoma"/>
      <w:sz w:val="16"/>
      <w:szCs w:val="16"/>
    </w:rPr>
  </w:style>
  <w:style w:type="character" w:customStyle="1" w:styleId="Heading3Char">
    <w:name w:val="Heading 3 Char"/>
    <w:basedOn w:val="DefaultParagraphFont"/>
    <w:link w:val="Heading3"/>
    <w:rsid w:val="00A9402F"/>
    <w:rPr>
      <w:rFonts w:eastAsia="Times New Roman"/>
      <w:b/>
      <w:noProof/>
      <w:sz w:val="28"/>
      <w:szCs w:val="36"/>
    </w:rPr>
  </w:style>
  <w:style w:type="character" w:customStyle="1" w:styleId="Heading4Char">
    <w:name w:val="Heading 4 Char"/>
    <w:basedOn w:val="DefaultParagraphFont"/>
    <w:link w:val="Heading4"/>
    <w:rsid w:val="007D6E2B"/>
    <w:rPr>
      <w:rFonts w:eastAsia="Times New Roman"/>
      <w:b/>
      <w:noProof/>
      <w:sz w:val="32"/>
    </w:rPr>
  </w:style>
  <w:style w:type="paragraph" w:styleId="Header">
    <w:name w:val="header"/>
    <w:basedOn w:val="Normal"/>
    <w:link w:val="HeaderChar"/>
    <w:rsid w:val="007D6E2B"/>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7D6E2B"/>
    <w:rPr>
      <w:rFonts w:ascii="Tahoma" w:eastAsia="Times New Roman" w:hAnsi="Tahoma"/>
      <w:sz w:val="20"/>
    </w:rPr>
  </w:style>
  <w:style w:type="paragraph" w:styleId="Footer">
    <w:name w:val="footer"/>
    <w:basedOn w:val="Normal"/>
    <w:link w:val="FooterChar"/>
    <w:rsid w:val="007D6E2B"/>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7D6E2B"/>
    <w:rPr>
      <w:rFonts w:ascii="Tahoma" w:eastAsia="Times New Roman" w:hAnsi="Tahoma"/>
      <w:sz w:val="16"/>
    </w:rPr>
  </w:style>
  <w:style w:type="character" w:styleId="PageNumber">
    <w:name w:val="page number"/>
    <w:basedOn w:val="DefaultParagraphFont"/>
    <w:rsid w:val="007D6E2B"/>
  </w:style>
  <w:style w:type="character" w:styleId="Hyperlink">
    <w:name w:val="Hyperlink"/>
    <w:basedOn w:val="DefaultParagraphFont"/>
    <w:uiPriority w:val="99"/>
    <w:rsid w:val="007D6E2B"/>
    <w:rPr>
      <w:color w:val="0000FF"/>
      <w:u w:val="single"/>
    </w:rPr>
  </w:style>
  <w:style w:type="character" w:customStyle="1" w:styleId="Heading2Char">
    <w:name w:val="Heading 2 Char"/>
    <w:aliases w:val="Lesson Title Char"/>
    <w:link w:val="Heading2"/>
    <w:rsid w:val="007D6E2B"/>
    <w:rPr>
      <w:rFonts w:eastAsia="Times New Roman"/>
      <w:b/>
      <w:bCs/>
      <w:noProof/>
      <w:sz w:val="40"/>
      <w:szCs w:val="26"/>
    </w:rPr>
  </w:style>
  <w:style w:type="paragraph" w:styleId="NormalWeb">
    <w:name w:val="Normal (Web)"/>
    <w:basedOn w:val="Normal"/>
    <w:uiPriority w:val="99"/>
    <w:semiHidden/>
    <w:unhideWhenUsed/>
    <w:rsid w:val="007D6E2B"/>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7D6E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7D6E2B"/>
    <w:pPr>
      <w:pBdr>
        <w:bottom w:val="single" w:sz="4" w:space="1" w:color="C0C0C0"/>
      </w:pBdr>
      <w:spacing w:after="180" w:line="240" w:lineRule="auto"/>
      <w:jc w:val="right"/>
    </w:pPr>
  </w:style>
  <w:style w:type="paragraph" w:customStyle="1" w:styleId="LGPText">
    <w:name w:val="LGP Text"/>
    <w:link w:val="LGPTextChar"/>
    <w:qFormat/>
    <w:rsid w:val="007D6E2B"/>
    <w:pPr>
      <w:spacing w:after="0" w:line="240" w:lineRule="auto"/>
    </w:pPr>
    <w:rPr>
      <w:rFonts w:eastAsia="Times New Roman"/>
    </w:rPr>
  </w:style>
  <w:style w:type="paragraph" w:customStyle="1" w:styleId="LGPBullet1">
    <w:name w:val="LGP Bullet 1"/>
    <w:basedOn w:val="LGPText"/>
    <w:qFormat/>
    <w:rsid w:val="007D6E2B"/>
    <w:pPr>
      <w:numPr>
        <w:numId w:val="4"/>
      </w:numPr>
    </w:pPr>
  </w:style>
  <w:style w:type="paragraph" w:customStyle="1" w:styleId="LGPTableText">
    <w:name w:val="LGP Table Text"/>
    <w:basedOn w:val="LGPText"/>
    <w:rsid w:val="007D6E2B"/>
    <w:pPr>
      <w:spacing w:before="60" w:after="60"/>
    </w:pPr>
    <w:rPr>
      <w:rFonts w:ascii="Arial Narrow" w:hAnsi="Arial Narrow" w:cs="Arial"/>
      <w:noProof/>
      <w:sz w:val="20"/>
    </w:rPr>
  </w:style>
  <w:style w:type="paragraph" w:customStyle="1" w:styleId="LGPTableHeaderText">
    <w:name w:val="LGP Table Header Text"/>
    <w:basedOn w:val="LGPText"/>
    <w:rsid w:val="007D6E2B"/>
    <w:pPr>
      <w:spacing w:before="60" w:after="60"/>
      <w:jc w:val="center"/>
    </w:pPr>
    <w:rPr>
      <w:rFonts w:ascii="Arial Narrow" w:hAnsi="Arial Narrow" w:cs="Arial"/>
      <w:b/>
      <w:noProof/>
      <w:sz w:val="20"/>
    </w:rPr>
  </w:style>
  <w:style w:type="paragraph" w:customStyle="1" w:styleId="TableText">
    <w:name w:val="Table Text"/>
    <w:basedOn w:val="LGPText"/>
    <w:rsid w:val="007D6E2B"/>
    <w:pPr>
      <w:spacing w:before="60" w:after="60"/>
    </w:pPr>
  </w:style>
  <w:style w:type="paragraph" w:customStyle="1" w:styleId="PGPBullet1">
    <w:name w:val="PGP Bullet 1"/>
    <w:basedOn w:val="PGPText"/>
    <w:qFormat/>
    <w:rsid w:val="007D6E2B"/>
    <w:pPr>
      <w:numPr>
        <w:numId w:val="1"/>
      </w:numPr>
    </w:pPr>
  </w:style>
  <w:style w:type="paragraph" w:customStyle="1" w:styleId="PGPBullet2">
    <w:name w:val="PGP Bullet 2"/>
    <w:basedOn w:val="PGPText"/>
    <w:rsid w:val="007D6E2B"/>
    <w:pPr>
      <w:numPr>
        <w:ilvl w:val="1"/>
        <w:numId w:val="1"/>
      </w:numPr>
    </w:pPr>
  </w:style>
  <w:style w:type="paragraph" w:customStyle="1" w:styleId="PGPBullet3">
    <w:name w:val="PGP Bullet 3"/>
    <w:basedOn w:val="PGPBullet2"/>
    <w:next w:val="PGPText"/>
    <w:rsid w:val="007D6E2B"/>
    <w:pPr>
      <w:numPr>
        <w:ilvl w:val="2"/>
      </w:numPr>
    </w:pPr>
    <w:rPr>
      <w:rFonts w:ascii="Tahoma" w:hAnsi="Tahoma"/>
    </w:rPr>
  </w:style>
  <w:style w:type="paragraph" w:customStyle="1" w:styleId="PGPBullet4">
    <w:name w:val="PGP Bullet 4"/>
    <w:basedOn w:val="PGPText"/>
    <w:qFormat/>
    <w:rsid w:val="007D6E2B"/>
    <w:pPr>
      <w:numPr>
        <w:ilvl w:val="3"/>
        <w:numId w:val="1"/>
      </w:numPr>
    </w:pPr>
  </w:style>
  <w:style w:type="paragraph" w:customStyle="1" w:styleId="PGPBullet5">
    <w:name w:val="PGP Bullet 5"/>
    <w:basedOn w:val="PGPText"/>
    <w:qFormat/>
    <w:rsid w:val="007D6E2B"/>
    <w:pPr>
      <w:numPr>
        <w:ilvl w:val="4"/>
        <w:numId w:val="1"/>
      </w:numPr>
    </w:pPr>
  </w:style>
  <w:style w:type="paragraph" w:customStyle="1" w:styleId="PGPBullet6">
    <w:name w:val="PGP Bullet 6"/>
    <w:basedOn w:val="PGPText"/>
    <w:qFormat/>
    <w:rsid w:val="007D6E2B"/>
    <w:pPr>
      <w:numPr>
        <w:ilvl w:val="5"/>
        <w:numId w:val="1"/>
      </w:numPr>
    </w:pPr>
  </w:style>
  <w:style w:type="paragraph" w:customStyle="1" w:styleId="PGPBullet7">
    <w:name w:val="PGP Bullet 7"/>
    <w:basedOn w:val="PGPText"/>
    <w:qFormat/>
    <w:rsid w:val="007D6E2B"/>
    <w:pPr>
      <w:numPr>
        <w:ilvl w:val="6"/>
        <w:numId w:val="1"/>
      </w:numPr>
    </w:pPr>
  </w:style>
  <w:style w:type="paragraph" w:customStyle="1" w:styleId="PGPBullet8">
    <w:name w:val="PGP Bullet 8"/>
    <w:basedOn w:val="PGPText"/>
    <w:qFormat/>
    <w:rsid w:val="007D6E2B"/>
    <w:pPr>
      <w:numPr>
        <w:ilvl w:val="7"/>
        <w:numId w:val="1"/>
      </w:numPr>
    </w:pPr>
  </w:style>
  <w:style w:type="paragraph" w:customStyle="1" w:styleId="PGPBullet9">
    <w:name w:val="PGP Bullet 9"/>
    <w:basedOn w:val="PGPText"/>
    <w:qFormat/>
    <w:rsid w:val="007D6E2B"/>
    <w:pPr>
      <w:numPr>
        <w:ilvl w:val="8"/>
        <w:numId w:val="1"/>
      </w:numPr>
    </w:pPr>
  </w:style>
  <w:style w:type="paragraph" w:customStyle="1" w:styleId="zLGPDemo">
    <w:name w:val="zLGP Demo"/>
    <w:basedOn w:val="LGPText"/>
    <w:rsid w:val="007D6E2B"/>
    <w:pPr>
      <w:spacing w:before="180"/>
    </w:pPr>
  </w:style>
  <w:style w:type="paragraph" w:customStyle="1" w:styleId="PGPNumber1">
    <w:name w:val="PGP Number 1"/>
    <w:basedOn w:val="PGPText"/>
    <w:qFormat/>
    <w:rsid w:val="007D6E2B"/>
    <w:pPr>
      <w:numPr>
        <w:numId w:val="2"/>
      </w:numPr>
    </w:pPr>
  </w:style>
  <w:style w:type="paragraph" w:customStyle="1" w:styleId="zSGPFooter">
    <w:name w:val="zSGP Footer"/>
    <w:rsid w:val="007D6E2B"/>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7D6E2B"/>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7D6E2B"/>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7D6E2B"/>
    <w:pPr>
      <w:keepLines/>
      <w:spacing w:before="60" w:after="180" w:line="240" w:lineRule="auto"/>
      <w:ind w:left="252"/>
    </w:pPr>
    <w:rPr>
      <w:rFonts w:eastAsia="Times New Roman" w:cs="Arial"/>
      <w:noProof/>
    </w:rPr>
  </w:style>
  <w:style w:type="paragraph" w:customStyle="1" w:styleId="zSGPNotes">
    <w:name w:val="zSGP Notes"/>
    <w:basedOn w:val="Normal"/>
    <w:rsid w:val="007D6E2B"/>
    <w:rPr>
      <w:rFonts w:ascii="Book Antiqua" w:eastAsia="Calibri" w:hAnsi="Book Antiqua"/>
    </w:rPr>
  </w:style>
  <w:style w:type="paragraph" w:customStyle="1" w:styleId="zSGPNewSubTopicSpacer">
    <w:name w:val="zSGP New Sub Topic Spacer"/>
    <w:basedOn w:val="Normal"/>
    <w:next w:val="Normal"/>
    <w:rsid w:val="007D6E2B"/>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7D6E2B"/>
  </w:style>
  <w:style w:type="paragraph" w:customStyle="1" w:styleId="zLGPIconCapture">
    <w:name w:val="zLGPIconCapture"/>
    <w:basedOn w:val="LGPTitle"/>
    <w:qFormat/>
    <w:rsid w:val="007D6E2B"/>
  </w:style>
  <w:style w:type="paragraph" w:customStyle="1" w:styleId="PGPNumber2">
    <w:name w:val="PGP Number 2"/>
    <w:basedOn w:val="PGPText"/>
    <w:qFormat/>
    <w:rsid w:val="007D6E2B"/>
    <w:pPr>
      <w:numPr>
        <w:ilvl w:val="1"/>
        <w:numId w:val="2"/>
      </w:numPr>
    </w:pPr>
  </w:style>
  <w:style w:type="paragraph" w:customStyle="1" w:styleId="PGPNumber3">
    <w:name w:val="PGP Number 3"/>
    <w:basedOn w:val="PGPText"/>
    <w:qFormat/>
    <w:rsid w:val="007D6E2B"/>
    <w:pPr>
      <w:numPr>
        <w:ilvl w:val="2"/>
        <w:numId w:val="2"/>
      </w:numPr>
    </w:pPr>
  </w:style>
  <w:style w:type="paragraph" w:customStyle="1" w:styleId="PGPNumber4">
    <w:name w:val="PGP Number 4"/>
    <w:basedOn w:val="PGPText"/>
    <w:rsid w:val="007D6E2B"/>
    <w:pPr>
      <w:numPr>
        <w:ilvl w:val="3"/>
        <w:numId w:val="2"/>
      </w:numPr>
    </w:pPr>
  </w:style>
  <w:style w:type="paragraph" w:customStyle="1" w:styleId="PGPNumber5">
    <w:name w:val="PGP Number 5"/>
    <w:basedOn w:val="PGPText"/>
    <w:qFormat/>
    <w:rsid w:val="007D6E2B"/>
    <w:pPr>
      <w:numPr>
        <w:ilvl w:val="4"/>
        <w:numId w:val="2"/>
      </w:numPr>
    </w:pPr>
  </w:style>
  <w:style w:type="paragraph" w:customStyle="1" w:styleId="PGPNumber6">
    <w:name w:val="PGP Number 6"/>
    <w:basedOn w:val="PGPText"/>
    <w:qFormat/>
    <w:rsid w:val="007D6E2B"/>
    <w:pPr>
      <w:numPr>
        <w:ilvl w:val="5"/>
        <w:numId w:val="2"/>
      </w:numPr>
    </w:pPr>
  </w:style>
  <w:style w:type="paragraph" w:customStyle="1" w:styleId="zLGPIconLCD">
    <w:name w:val="zLGPIconLCD"/>
    <w:basedOn w:val="LGPTitle"/>
    <w:qFormat/>
    <w:rsid w:val="007D6E2B"/>
  </w:style>
  <w:style w:type="paragraph" w:customStyle="1" w:styleId="zSGPSlide">
    <w:name w:val="zSGP Slide"/>
    <w:basedOn w:val="Normal"/>
    <w:next w:val="Normal"/>
    <w:rsid w:val="007D6E2B"/>
    <w:rPr>
      <w:rFonts w:ascii="Book Antiqua" w:eastAsia="Calibri" w:hAnsi="Book Antiqua"/>
    </w:rPr>
  </w:style>
  <w:style w:type="paragraph" w:customStyle="1" w:styleId="zLGPIconLessonTime">
    <w:name w:val="zLGPIconLessonTime"/>
    <w:basedOn w:val="LGPTitle"/>
    <w:qFormat/>
    <w:rsid w:val="007D6E2B"/>
  </w:style>
  <w:style w:type="paragraph" w:customStyle="1" w:styleId="zLGPIconVideo">
    <w:name w:val="zLGPIconVideo"/>
    <w:basedOn w:val="LGPTitle"/>
    <w:qFormat/>
    <w:rsid w:val="007D6E2B"/>
  </w:style>
  <w:style w:type="paragraph" w:customStyle="1" w:styleId="LGPTitle">
    <w:name w:val="LGP Title"/>
    <w:basedOn w:val="LGPText"/>
    <w:next w:val="LGPText"/>
    <w:link w:val="LGPTitleChar"/>
    <w:qFormat/>
    <w:rsid w:val="007D6E2B"/>
    <w:pPr>
      <w:spacing w:before="180"/>
    </w:pPr>
    <w:rPr>
      <w:b/>
      <w:szCs w:val="24"/>
    </w:rPr>
  </w:style>
  <w:style w:type="paragraph" w:customStyle="1" w:styleId="zLGPIconAudio">
    <w:name w:val="zLGPIconAudio"/>
    <w:basedOn w:val="LGPTitle"/>
    <w:qFormat/>
    <w:rsid w:val="007D6E2B"/>
  </w:style>
  <w:style w:type="paragraph" w:customStyle="1" w:styleId="zLGPIconFlipchart">
    <w:name w:val="zLGPIconFlipchart"/>
    <w:basedOn w:val="LGPTitle"/>
    <w:qFormat/>
    <w:rsid w:val="007D6E2B"/>
  </w:style>
  <w:style w:type="paragraph" w:customStyle="1" w:styleId="zLGPIconGroupActivity">
    <w:name w:val="zLGPIconGroupActivity"/>
    <w:basedOn w:val="LGPTitle"/>
    <w:qFormat/>
    <w:rsid w:val="007D6E2B"/>
  </w:style>
  <w:style w:type="paragraph" w:customStyle="1" w:styleId="PGPNumber7">
    <w:name w:val="PGP Number 7"/>
    <w:basedOn w:val="PGPText"/>
    <w:qFormat/>
    <w:rsid w:val="007D6E2B"/>
    <w:pPr>
      <w:numPr>
        <w:ilvl w:val="6"/>
        <w:numId w:val="2"/>
      </w:numPr>
    </w:pPr>
  </w:style>
  <w:style w:type="paragraph" w:customStyle="1" w:styleId="PGPNumber8">
    <w:name w:val="PGP Number 8"/>
    <w:basedOn w:val="PGPText"/>
    <w:qFormat/>
    <w:rsid w:val="007D6E2B"/>
    <w:pPr>
      <w:numPr>
        <w:ilvl w:val="7"/>
        <w:numId w:val="2"/>
      </w:numPr>
    </w:pPr>
  </w:style>
  <w:style w:type="paragraph" w:customStyle="1" w:styleId="PGPNumber9">
    <w:name w:val="PGP Number 9"/>
    <w:basedOn w:val="PGPText"/>
    <w:qFormat/>
    <w:rsid w:val="007D6E2B"/>
    <w:pPr>
      <w:numPr>
        <w:ilvl w:val="8"/>
        <w:numId w:val="2"/>
      </w:numPr>
    </w:pPr>
  </w:style>
  <w:style w:type="paragraph" w:styleId="TOC3">
    <w:name w:val="toc 3"/>
    <w:basedOn w:val="Normal"/>
    <w:next w:val="Normal"/>
    <w:uiPriority w:val="39"/>
    <w:rsid w:val="007D6E2B"/>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7D6E2B"/>
    <w:pPr>
      <w:numPr>
        <w:numId w:val="1"/>
      </w:numPr>
    </w:pPr>
  </w:style>
  <w:style w:type="numbering" w:customStyle="1" w:styleId="zPGPNumberList">
    <w:name w:val="zPGP Number List"/>
    <w:basedOn w:val="NoList"/>
    <w:uiPriority w:val="99"/>
    <w:rsid w:val="007D6E2B"/>
    <w:pPr>
      <w:numPr>
        <w:numId w:val="2"/>
      </w:numPr>
    </w:pPr>
  </w:style>
  <w:style w:type="numbering" w:customStyle="1" w:styleId="zLGPNumberList">
    <w:name w:val="zLGP Number List"/>
    <w:basedOn w:val="NoList"/>
    <w:uiPriority w:val="99"/>
    <w:rsid w:val="007D6E2B"/>
    <w:pPr>
      <w:numPr>
        <w:numId w:val="3"/>
      </w:numPr>
    </w:pPr>
  </w:style>
  <w:style w:type="character" w:styleId="FollowedHyperlink">
    <w:name w:val="FollowedHyperlink"/>
    <w:basedOn w:val="DefaultParagraphFont"/>
    <w:uiPriority w:val="99"/>
    <w:semiHidden/>
    <w:unhideWhenUsed/>
    <w:rsid w:val="007D6E2B"/>
    <w:rPr>
      <w:color w:val="FFFFFF" w:themeColor="followedHyperlink"/>
      <w:u w:val="single"/>
    </w:rPr>
  </w:style>
  <w:style w:type="paragraph" w:customStyle="1" w:styleId="ProgramName">
    <w:name w:val="Program Name"/>
    <w:next w:val="LGPText"/>
    <w:rsid w:val="007D6E2B"/>
    <w:pPr>
      <w:spacing w:before="240" w:after="240" w:line="240" w:lineRule="auto"/>
      <w:jc w:val="center"/>
    </w:pPr>
    <w:rPr>
      <w:rFonts w:eastAsia="Times New Roman"/>
      <w:b/>
      <w:noProof/>
      <w:sz w:val="72"/>
    </w:rPr>
  </w:style>
  <w:style w:type="paragraph" w:customStyle="1" w:styleId="zLGPFooter">
    <w:name w:val="zLGP Footer"/>
    <w:rsid w:val="007D6E2B"/>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7D6E2B"/>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7D6E2B"/>
  </w:style>
  <w:style w:type="paragraph" w:customStyle="1" w:styleId="zLGIconProcess">
    <w:name w:val="zLGIconProcess"/>
    <w:basedOn w:val="LGPText"/>
    <w:next w:val="LGPText"/>
    <w:rsid w:val="007D6E2B"/>
  </w:style>
  <w:style w:type="paragraph" w:customStyle="1" w:styleId="zLGIconPurpose">
    <w:name w:val="zLGIconPurpose"/>
    <w:basedOn w:val="LGPText"/>
    <w:next w:val="LGPText"/>
    <w:rsid w:val="007D6E2B"/>
  </w:style>
  <w:style w:type="paragraph" w:customStyle="1" w:styleId="zLGIconTime">
    <w:name w:val="zLGIconTime"/>
    <w:basedOn w:val="LGPText"/>
    <w:next w:val="LGPText"/>
    <w:rsid w:val="007D6E2B"/>
  </w:style>
  <w:style w:type="paragraph" w:customStyle="1" w:styleId="zLGPContinueLessonSpacer">
    <w:name w:val="zLGP Continue Lesson Spacer"/>
    <w:basedOn w:val="LGPText"/>
    <w:rsid w:val="007D6E2B"/>
    <w:rPr>
      <w:sz w:val="16"/>
    </w:rPr>
  </w:style>
  <w:style w:type="paragraph" w:customStyle="1" w:styleId="ZLGPContinueModuleSpacer">
    <w:name w:val="ZLGP Continue Module Spacer"/>
    <w:basedOn w:val="LGPText"/>
    <w:rsid w:val="007D6E2B"/>
    <w:rPr>
      <w:sz w:val="16"/>
    </w:rPr>
  </w:style>
  <w:style w:type="paragraph" w:customStyle="1" w:styleId="zLGPModuleProcess">
    <w:name w:val="zLGP Module Process"/>
    <w:basedOn w:val="LGPText"/>
    <w:rsid w:val="007D6E2B"/>
  </w:style>
  <w:style w:type="paragraph" w:customStyle="1" w:styleId="zLGPModuleTime">
    <w:name w:val="zLGP Module Time"/>
    <w:basedOn w:val="LGPText"/>
    <w:rsid w:val="007D6E2B"/>
  </w:style>
  <w:style w:type="paragraph" w:customStyle="1" w:styleId="zLGPNewLessonSpacer">
    <w:name w:val="zLGP New Lesson Spacer"/>
    <w:basedOn w:val="LGPText"/>
    <w:rsid w:val="007D6E2B"/>
    <w:rPr>
      <w:sz w:val="16"/>
    </w:rPr>
  </w:style>
  <w:style w:type="paragraph" w:customStyle="1" w:styleId="zLGPPageNumber">
    <w:name w:val="zLGP Page Number"/>
    <w:basedOn w:val="zLGPFooter"/>
    <w:rsid w:val="007D6E2B"/>
    <w:rPr>
      <w:b/>
    </w:rPr>
  </w:style>
  <w:style w:type="paragraph" w:customStyle="1" w:styleId="zLGPSmallSpacer">
    <w:name w:val="zLGP Small Spacer"/>
    <w:basedOn w:val="LGPText"/>
    <w:rsid w:val="007D6E2B"/>
    <w:rPr>
      <w:sz w:val="16"/>
    </w:rPr>
  </w:style>
  <w:style w:type="paragraph" w:customStyle="1" w:styleId="zLGPIcon2ColumnTbl">
    <w:name w:val="zLGPIcon2ColumnTbl"/>
    <w:basedOn w:val="zLGP2ColumnTbl"/>
    <w:rsid w:val="007D6E2B"/>
    <w:rPr>
      <w:vanish w:val="0"/>
      <w:color w:val="auto"/>
    </w:rPr>
  </w:style>
  <w:style w:type="paragraph" w:customStyle="1" w:styleId="zLGP3ColumnTbl">
    <w:name w:val="zLGP3ColumnTbl"/>
    <w:basedOn w:val="LGPTitle"/>
    <w:rsid w:val="007D6E2B"/>
    <w:rPr>
      <w:bCs/>
      <w:vanish/>
      <w:color w:val="FF0000"/>
    </w:rPr>
  </w:style>
  <w:style w:type="paragraph" w:customStyle="1" w:styleId="zLGPEndStory">
    <w:name w:val="zLGPEndStory"/>
    <w:basedOn w:val="LGPText"/>
    <w:next w:val="LGPText"/>
    <w:qFormat/>
    <w:rsid w:val="007D6E2B"/>
    <w:rPr>
      <w:caps/>
      <w:vanish/>
      <w:color w:val="FF0000"/>
      <w:sz w:val="20"/>
    </w:rPr>
  </w:style>
  <w:style w:type="paragraph" w:customStyle="1" w:styleId="zLGPExtractCase">
    <w:name w:val="zLGPExtractCase"/>
    <w:basedOn w:val="LGPText"/>
    <w:next w:val="LGPText"/>
    <w:rsid w:val="007D6E2B"/>
    <w:rPr>
      <w:vanish/>
    </w:rPr>
  </w:style>
  <w:style w:type="paragraph" w:customStyle="1" w:styleId="zLGPExtractInstructorPrep">
    <w:name w:val="zLGPExtractInstructorPrep"/>
    <w:basedOn w:val="LGPTitle"/>
    <w:qFormat/>
    <w:rsid w:val="007D6E2B"/>
  </w:style>
  <w:style w:type="paragraph" w:customStyle="1" w:styleId="zLGPExtractLearningObjectives">
    <w:name w:val="zLGPExtractLearningObjectives"/>
    <w:basedOn w:val="LGPTitle"/>
    <w:next w:val="LGPText"/>
    <w:qFormat/>
    <w:rsid w:val="007D6E2B"/>
  </w:style>
  <w:style w:type="paragraph" w:customStyle="1" w:styleId="zLGPExtractNumberParticipants">
    <w:name w:val="zLGPExtractNumberParticipants"/>
    <w:basedOn w:val="LGPTitle"/>
    <w:qFormat/>
    <w:rsid w:val="007D6E2B"/>
  </w:style>
  <w:style w:type="paragraph" w:customStyle="1" w:styleId="zLGPExtractPreWork">
    <w:name w:val="zLGPExtractPreWork"/>
    <w:basedOn w:val="LGPTitle"/>
    <w:qFormat/>
    <w:rsid w:val="007D6E2B"/>
  </w:style>
  <w:style w:type="paragraph" w:customStyle="1" w:styleId="zLGPExtractProgramTiming">
    <w:name w:val="zLGPExtractProgramTiming"/>
    <w:basedOn w:val="LGPTitle"/>
    <w:qFormat/>
    <w:rsid w:val="007D6E2B"/>
  </w:style>
  <w:style w:type="paragraph" w:customStyle="1" w:styleId="zLGPExtractPurpose">
    <w:name w:val="zLGPExtractPurpose"/>
    <w:basedOn w:val="LGPTitle"/>
    <w:next w:val="LGPText"/>
    <w:qFormat/>
    <w:rsid w:val="007D6E2B"/>
  </w:style>
  <w:style w:type="paragraph" w:customStyle="1" w:styleId="zLGPExtractRequiredMaterials">
    <w:name w:val="zLGPExtractRequiredMaterials"/>
    <w:basedOn w:val="LGPTitle"/>
    <w:qFormat/>
    <w:rsid w:val="007D6E2B"/>
  </w:style>
  <w:style w:type="paragraph" w:customStyle="1" w:styleId="zLGPExtractRoomSetup">
    <w:name w:val="zLGPExtractRoomSetup"/>
    <w:basedOn w:val="LGPTitle"/>
    <w:qFormat/>
    <w:rsid w:val="007D6E2B"/>
  </w:style>
  <w:style w:type="paragraph" w:customStyle="1" w:styleId="zLGPFacilitator">
    <w:name w:val="zLGPFacilitator"/>
    <w:basedOn w:val="LGPTitle"/>
    <w:rsid w:val="007D6E2B"/>
  </w:style>
  <w:style w:type="paragraph" w:customStyle="1" w:styleId="zLGPIcon4ColumnTbl">
    <w:name w:val="zLGPIcon4ColumnTbl"/>
    <w:basedOn w:val="zLGP4ColumnTbl"/>
    <w:rsid w:val="007D6E2B"/>
    <w:rPr>
      <w:vanish w:val="0"/>
      <w:color w:val="auto"/>
    </w:rPr>
  </w:style>
  <w:style w:type="paragraph" w:customStyle="1" w:styleId="zLGPIconAssessment">
    <w:name w:val="zLGPIconAssessment"/>
    <w:basedOn w:val="LGPTitle"/>
    <w:qFormat/>
    <w:rsid w:val="007D6E2B"/>
    <w:rPr>
      <w:rFonts w:cs="Tahoma"/>
    </w:rPr>
  </w:style>
  <w:style w:type="paragraph" w:customStyle="1" w:styleId="zLGPIconBreak">
    <w:name w:val="zLGPIconBreak"/>
    <w:basedOn w:val="LGPTitle"/>
    <w:next w:val="LGPText"/>
    <w:rsid w:val="007D6E2B"/>
  </w:style>
  <w:style w:type="paragraph" w:customStyle="1" w:styleId="zLGPIconC1">
    <w:name w:val="zLGPIconC1"/>
    <w:basedOn w:val="LGPTitle"/>
    <w:qFormat/>
    <w:rsid w:val="007D6E2B"/>
  </w:style>
  <w:style w:type="paragraph" w:customStyle="1" w:styleId="zLGPIconC10">
    <w:name w:val="zLGPIconC10"/>
    <w:basedOn w:val="LGPTitle"/>
    <w:qFormat/>
    <w:rsid w:val="007D6E2B"/>
  </w:style>
  <w:style w:type="paragraph" w:customStyle="1" w:styleId="zLGPIconC11">
    <w:name w:val="zLGPIconC11"/>
    <w:basedOn w:val="LGPTitle"/>
    <w:qFormat/>
    <w:rsid w:val="007D6E2B"/>
  </w:style>
  <w:style w:type="paragraph" w:customStyle="1" w:styleId="zLGPIconC12">
    <w:name w:val="zLGPIconC12"/>
    <w:basedOn w:val="LGPTitle"/>
    <w:qFormat/>
    <w:rsid w:val="007D6E2B"/>
  </w:style>
  <w:style w:type="paragraph" w:customStyle="1" w:styleId="zLGPIconC13">
    <w:name w:val="zLGPIconC13"/>
    <w:basedOn w:val="LGPTitle"/>
    <w:qFormat/>
    <w:rsid w:val="007D6E2B"/>
  </w:style>
  <w:style w:type="paragraph" w:customStyle="1" w:styleId="zLGPIconC14">
    <w:name w:val="zLGPIconC14"/>
    <w:basedOn w:val="LGPTitle"/>
    <w:qFormat/>
    <w:rsid w:val="007D6E2B"/>
  </w:style>
  <w:style w:type="paragraph" w:customStyle="1" w:styleId="zLGPIconC15">
    <w:name w:val="zLGPIconC15"/>
    <w:basedOn w:val="LGPTitle"/>
    <w:qFormat/>
    <w:rsid w:val="007D6E2B"/>
  </w:style>
  <w:style w:type="paragraph" w:customStyle="1" w:styleId="zLGPIconC2">
    <w:name w:val="zLGPIconC2"/>
    <w:basedOn w:val="LGPTitle"/>
    <w:qFormat/>
    <w:rsid w:val="007D6E2B"/>
  </w:style>
  <w:style w:type="paragraph" w:customStyle="1" w:styleId="zLGPIconC3">
    <w:name w:val="zLGPIconC3"/>
    <w:basedOn w:val="LGPTitle"/>
    <w:qFormat/>
    <w:rsid w:val="007D6E2B"/>
  </w:style>
  <w:style w:type="paragraph" w:customStyle="1" w:styleId="zLGPIconC4">
    <w:name w:val="zLGPIconC4"/>
    <w:basedOn w:val="LGPTitle"/>
    <w:qFormat/>
    <w:rsid w:val="007D6E2B"/>
  </w:style>
  <w:style w:type="paragraph" w:customStyle="1" w:styleId="zLGPIconC5">
    <w:name w:val="zLGPIconC5"/>
    <w:basedOn w:val="LGPTitle"/>
    <w:qFormat/>
    <w:rsid w:val="007D6E2B"/>
  </w:style>
  <w:style w:type="paragraph" w:customStyle="1" w:styleId="zLGPIconC6">
    <w:name w:val="zLGPIconC6"/>
    <w:basedOn w:val="LGPTitle"/>
    <w:qFormat/>
    <w:rsid w:val="007D6E2B"/>
  </w:style>
  <w:style w:type="paragraph" w:customStyle="1" w:styleId="zLGPIconC7">
    <w:name w:val="zLGPIconC7"/>
    <w:basedOn w:val="LGPTitle"/>
    <w:qFormat/>
    <w:rsid w:val="007D6E2B"/>
  </w:style>
  <w:style w:type="paragraph" w:customStyle="1" w:styleId="zLGPIconC8">
    <w:name w:val="zLGPIconC8"/>
    <w:basedOn w:val="LGPTitle"/>
    <w:qFormat/>
    <w:rsid w:val="007D6E2B"/>
  </w:style>
  <w:style w:type="paragraph" w:customStyle="1" w:styleId="zLGPIconC9">
    <w:name w:val="zLGPIconC9"/>
    <w:basedOn w:val="LGPTitle"/>
    <w:qFormat/>
    <w:rsid w:val="007D6E2B"/>
  </w:style>
  <w:style w:type="paragraph" w:customStyle="1" w:styleId="zLGPIconCaseStudy">
    <w:name w:val="zLGPIconCaseStudy"/>
    <w:basedOn w:val="LGPTitle"/>
    <w:qFormat/>
    <w:rsid w:val="007D6E2B"/>
  </w:style>
  <w:style w:type="paragraph" w:customStyle="1" w:styleId="zLGPIconCheck">
    <w:name w:val="zLGPIconCheck"/>
    <w:basedOn w:val="LGPTitle"/>
    <w:qFormat/>
    <w:rsid w:val="007D6E2B"/>
  </w:style>
  <w:style w:type="paragraph" w:customStyle="1" w:styleId="zLGPIconComputer">
    <w:name w:val="zLGPIconComputer"/>
    <w:basedOn w:val="LGPTitle"/>
    <w:qFormat/>
    <w:rsid w:val="007D6E2B"/>
  </w:style>
  <w:style w:type="paragraph" w:customStyle="1" w:styleId="zLGPIconCust1Image">
    <w:name w:val="zLGPIconCust1Image"/>
    <w:basedOn w:val="LGPText"/>
    <w:next w:val="LGPTableText"/>
    <w:rsid w:val="007D6E2B"/>
  </w:style>
  <w:style w:type="paragraph" w:customStyle="1" w:styleId="zLGPIconCust2Image">
    <w:name w:val="zLGPIconCust2Image"/>
    <w:basedOn w:val="zLGPIconCust1Image"/>
    <w:next w:val="LGPTableText"/>
    <w:rsid w:val="007D6E2B"/>
  </w:style>
  <w:style w:type="paragraph" w:customStyle="1" w:styleId="zLGPIconCust3Image">
    <w:name w:val="zLGPIconCust3Image"/>
    <w:basedOn w:val="zLGPIconCust1Image"/>
    <w:next w:val="LGPTableText"/>
    <w:rsid w:val="007D6E2B"/>
  </w:style>
  <w:style w:type="paragraph" w:customStyle="1" w:styleId="zLGPIconCust4Image">
    <w:name w:val="zLGPIconCust4Image"/>
    <w:basedOn w:val="zLGPIconCust1Image"/>
    <w:next w:val="LGPTableText"/>
    <w:rsid w:val="007D6E2B"/>
  </w:style>
  <w:style w:type="paragraph" w:customStyle="1" w:styleId="zLGPIconCust5Image">
    <w:name w:val="zLGPIconCust5Image"/>
    <w:basedOn w:val="zLGPIconCust1Image"/>
    <w:next w:val="LGPTableText"/>
    <w:rsid w:val="007D6E2B"/>
  </w:style>
  <w:style w:type="paragraph" w:customStyle="1" w:styleId="zLGPIconCust6Image">
    <w:name w:val="zLGPIconCust6Image"/>
    <w:basedOn w:val="zLGPIconCust1Image"/>
    <w:next w:val="LGPTableText"/>
    <w:rsid w:val="007D6E2B"/>
  </w:style>
  <w:style w:type="paragraph" w:customStyle="1" w:styleId="zLGPIconEmpty">
    <w:name w:val="zLGPIconEmpty"/>
    <w:basedOn w:val="LGPTitle"/>
    <w:next w:val="LGPText"/>
    <w:qFormat/>
    <w:rsid w:val="007D6E2B"/>
  </w:style>
  <w:style w:type="paragraph" w:customStyle="1" w:styleId="zLGPIconExtractCase">
    <w:name w:val="zLGPIconExtractCase"/>
    <w:basedOn w:val="LGPTitle"/>
    <w:next w:val="LGPText"/>
    <w:rsid w:val="007D6E2B"/>
    <w:rPr>
      <w:vanish/>
    </w:rPr>
  </w:style>
  <w:style w:type="paragraph" w:customStyle="1" w:styleId="zLGPIconExtractHandout">
    <w:name w:val="zLGPIconExtractHandout"/>
    <w:basedOn w:val="LGPTitle"/>
    <w:next w:val="LGPText"/>
    <w:rsid w:val="007D6E2B"/>
    <w:rPr>
      <w:vanish/>
    </w:rPr>
  </w:style>
  <w:style w:type="paragraph" w:customStyle="1" w:styleId="zLGPIconFillIn">
    <w:name w:val="zLGPIconFillIn"/>
    <w:basedOn w:val="LGPTitle"/>
    <w:next w:val="LGPText"/>
    <w:rsid w:val="007D6E2B"/>
    <w:rPr>
      <w:vanish/>
      <w:color w:val="FF0000"/>
    </w:rPr>
  </w:style>
  <w:style w:type="paragraph" w:customStyle="1" w:styleId="zLGPIconHandouts">
    <w:name w:val="zLGPIconHandouts"/>
    <w:basedOn w:val="LGPTitle"/>
    <w:qFormat/>
    <w:rsid w:val="007D6E2B"/>
  </w:style>
  <w:style w:type="paragraph" w:customStyle="1" w:styleId="zLGPIconHighlight">
    <w:name w:val="zLGPIconHighlight"/>
    <w:basedOn w:val="LGPTitle"/>
    <w:qFormat/>
    <w:rsid w:val="007D6E2B"/>
  </w:style>
  <w:style w:type="paragraph" w:customStyle="1" w:styleId="zLGPIconInstGame">
    <w:name w:val="zLGPIconInstGame"/>
    <w:basedOn w:val="LGPTitle"/>
    <w:qFormat/>
    <w:rsid w:val="007D6E2B"/>
  </w:style>
  <w:style w:type="paragraph" w:customStyle="1" w:styleId="zLGPIconKeyPoints">
    <w:name w:val="zLGPIconKeyPoints"/>
    <w:basedOn w:val="LGPTitle"/>
    <w:qFormat/>
    <w:rsid w:val="007D6E2B"/>
  </w:style>
  <w:style w:type="paragraph" w:customStyle="1" w:styleId="zLGPIconLabExercise">
    <w:name w:val="zLGPIconLabExercise"/>
    <w:basedOn w:val="LGPTitle"/>
    <w:qFormat/>
    <w:rsid w:val="007D6E2B"/>
  </w:style>
  <w:style w:type="paragraph" w:customStyle="1" w:styleId="zLGPIconLearningObjectives">
    <w:name w:val="zLGPIconLearningObjectives"/>
    <w:basedOn w:val="LGPTitle"/>
    <w:next w:val="LGPText"/>
    <w:rsid w:val="007D6E2B"/>
  </w:style>
  <w:style w:type="paragraph" w:customStyle="1" w:styleId="zLGPIconLessonPurpose">
    <w:name w:val="zLGPIconLessonPurpose"/>
    <w:basedOn w:val="LGPTitle"/>
    <w:next w:val="LGPText"/>
    <w:rsid w:val="007D6E2B"/>
  </w:style>
  <w:style w:type="paragraph" w:customStyle="1" w:styleId="zLGPIconLessonTransition">
    <w:name w:val="zLGPIconLessonTransition"/>
    <w:basedOn w:val="LGPTitle"/>
    <w:next w:val="LGPText"/>
    <w:rsid w:val="007D6E2B"/>
  </w:style>
  <w:style w:type="paragraph" w:customStyle="1" w:styleId="zLGPIconMatch">
    <w:name w:val="zLGPIconMatch"/>
    <w:basedOn w:val="LGPTitle"/>
    <w:next w:val="LGPText"/>
    <w:rsid w:val="007D6E2B"/>
    <w:rPr>
      <w:vanish/>
      <w:color w:val="FF0000"/>
    </w:rPr>
  </w:style>
  <w:style w:type="paragraph" w:customStyle="1" w:styleId="zLGPIconMaterials">
    <w:name w:val="zLGPIconMaterials"/>
    <w:basedOn w:val="LGPTitle"/>
    <w:next w:val="LGPText"/>
    <w:rsid w:val="007D6E2B"/>
  </w:style>
  <w:style w:type="paragraph" w:customStyle="1" w:styleId="zLGPIconMultiChoice">
    <w:name w:val="zLGPIconMultiChoice"/>
    <w:basedOn w:val="LGPTitle"/>
    <w:next w:val="LGPText"/>
    <w:rsid w:val="007D6E2B"/>
    <w:rPr>
      <w:vanish/>
      <w:color w:val="FF0000"/>
    </w:rPr>
  </w:style>
  <w:style w:type="paragraph" w:customStyle="1" w:styleId="zLGPIconObjective">
    <w:name w:val="zLGPIconObjective"/>
    <w:basedOn w:val="LGPTitle"/>
    <w:qFormat/>
    <w:rsid w:val="007D6E2B"/>
  </w:style>
  <w:style w:type="paragraph" w:customStyle="1" w:styleId="zLGPIconOverhead">
    <w:name w:val="zLGPIconOverhead"/>
    <w:basedOn w:val="LGPTitle"/>
    <w:next w:val="LGPText"/>
    <w:rsid w:val="007D6E2B"/>
  </w:style>
  <w:style w:type="paragraph" w:customStyle="1" w:styleId="zLGPIconParticipantWorkbook">
    <w:name w:val="zLGPIconParticipantWorkbook"/>
    <w:basedOn w:val="LGPTitle"/>
    <w:rsid w:val="007D6E2B"/>
  </w:style>
  <w:style w:type="paragraph" w:customStyle="1" w:styleId="zLGPIconPictureImage">
    <w:name w:val="zLGPIconPictureImage"/>
    <w:basedOn w:val="LGPTitle"/>
    <w:next w:val="LGPText"/>
    <w:rsid w:val="007D6E2B"/>
    <w:rPr>
      <w:noProof/>
    </w:rPr>
  </w:style>
  <w:style w:type="paragraph" w:customStyle="1" w:styleId="zLGPIconProcess">
    <w:name w:val="zLGPIconProcess"/>
    <w:basedOn w:val="LGPTitle"/>
    <w:next w:val="LGPText"/>
    <w:rsid w:val="007D6E2B"/>
  </w:style>
  <w:style w:type="paragraph" w:customStyle="1" w:styleId="zLGPIconProcessSteps">
    <w:name w:val="zLGPIconProcessSteps"/>
    <w:basedOn w:val="LGPTitle"/>
    <w:qFormat/>
    <w:rsid w:val="007D6E2B"/>
  </w:style>
  <w:style w:type="paragraph" w:customStyle="1" w:styleId="zLGPIconProgramPurpose">
    <w:name w:val="zLGPIconProgramPurpose"/>
    <w:basedOn w:val="LGPTitle"/>
    <w:next w:val="LGPText"/>
    <w:rsid w:val="007D6E2B"/>
  </w:style>
  <w:style w:type="paragraph" w:customStyle="1" w:styleId="zLGPIconPurpose">
    <w:name w:val="zLGPIconPurpose"/>
    <w:basedOn w:val="LGPTitle"/>
    <w:next w:val="LGPText"/>
    <w:rsid w:val="007D6E2B"/>
  </w:style>
  <w:style w:type="paragraph" w:customStyle="1" w:styleId="zLGPIconQA">
    <w:name w:val="zLGPIconQA"/>
    <w:basedOn w:val="LGPTitle"/>
    <w:qFormat/>
    <w:rsid w:val="007D6E2B"/>
  </w:style>
  <w:style w:type="paragraph" w:customStyle="1" w:styleId="zLGPIconRolePlay">
    <w:name w:val="zLGPIconRolePlay"/>
    <w:basedOn w:val="LGPTitle"/>
    <w:qFormat/>
    <w:rsid w:val="007D6E2B"/>
  </w:style>
  <w:style w:type="paragraph" w:customStyle="1" w:styleId="zLGPIconSay">
    <w:name w:val="zLGPIconSay"/>
    <w:basedOn w:val="LGPTitle"/>
    <w:qFormat/>
    <w:rsid w:val="007D6E2B"/>
  </w:style>
  <w:style w:type="paragraph" w:customStyle="1" w:styleId="zLGPIconTable">
    <w:name w:val="zLGPIconTable"/>
    <w:basedOn w:val="LGPTitle"/>
    <w:rsid w:val="007D6E2B"/>
  </w:style>
  <w:style w:type="paragraph" w:customStyle="1" w:styleId="zLGPIconTime">
    <w:name w:val="zLGPIconTime"/>
    <w:basedOn w:val="LGPTitle"/>
    <w:next w:val="LGPText"/>
    <w:rsid w:val="007D6E2B"/>
  </w:style>
  <w:style w:type="paragraph" w:customStyle="1" w:styleId="zLGPIconTimeBlock">
    <w:name w:val="zLGPIconTimeBlock"/>
    <w:basedOn w:val="LGPTitle"/>
    <w:next w:val="LGPText"/>
    <w:rsid w:val="007D6E2B"/>
  </w:style>
  <w:style w:type="paragraph" w:customStyle="1" w:styleId="zLGPIconTool">
    <w:name w:val="zLGPIconTool"/>
    <w:basedOn w:val="LGPTitle"/>
    <w:qFormat/>
    <w:rsid w:val="007D6E2B"/>
  </w:style>
  <w:style w:type="paragraph" w:customStyle="1" w:styleId="zLGPIconTrainerNote">
    <w:name w:val="zLGPIconTrainerNote"/>
    <w:basedOn w:val="LGPTitle"/>
    <w:next w:val="LGPText"/>
    <w:qFormat/>
    <w:rsid w:val="007D6E2B"/>
  </w:style>
  <w:style w:type="paragraph" w:customStyle="1" w:styleId="zLGPIconTransition">
    <w:name w:val="zLGPIconTransition"/>
    <w:basedOn w:val="LGPTitle"/>
    <w:qFormat/>
    <w:rsid w:val="007D6E2B"/>
  </w:style>
  <w:style w:type="paragraph" w:customStyle="1" w:styleId="zLGPIconTrueFalse">
    <w:name w:val="zLGPIconTrueFalse"/>
    <w:basedOn w:val="LGPTitle"/>
    <w:next w:val="LGPText"/>
    <w:rsid w:val="007D6E2B"/>
    <w:rPr>
      <w:vanish/>
      <w:color w:val="FF0000"/>
    </w:rPr>
  </w:style>
  <w:style w:type="paragraph" w:customStyle="1" w:styleId="zLGPIconWelcome">
    <w:name w:val="zLGPIconWelcome"/>
    <w:basedOn w:val="LGPTitle"/>
    <w:next w:val="LGPText"/>
    <w:rsid w:val="007D6E2B"/>
  </w:style>
  <w:style w:type="paragraph" w:customStyle="1" w:styleId="zLGPLessonTransition">
    <w:name w:val="zLGPLessonTransition"/>
    <w:basedOn w:val="LGPTitle"/>
    <w:next w:val="LGPText"/>
    <w:rsid w:val="007D6E2B"/>
  </w:style>
  <w:style w:type="paragraph" w:customStyle="1" w:styleId="zLGPProducer">
    <w:name w:val="zLGPProducer"/>
    <w:basedOn w:val="LGPTitle"/>
    <w:rsid w:val="007D6E2B"/>
  </w:style>
  <w:style w:type="paragraph" w:customStyle="1" w:styleId="PGPCopyright">
    <w:name w:val="PGP Copyright"/>
    <w:basedOn w:val="PGPText"/>
    <w:next w:val="PGPText"/>
    <w:rsid w:val="007D6E2B"/>
  </w:style>
  <w:style w:type="paragraph" w:customStyle="1" w:styleId="PGPLessonName">
    <w:name w:val="PGP Lesson Name"/>
    <w:basedOn w:val="Heading2"/>
    <w:next w:val="PGPText"/>
    <w:rsid w:val="007D6E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7D6E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7D6E2B"/>
    <w:rPr>
      <w:b w:val="0"/>
      <w:sz w:val="20"/>
    </w:rPr>
  </w:style>
  <w:style w:type="paragraph" w:customStyle="1" w:styleId="PGPModuleName">
    <w:name w:val="PGP Module Name"/>
    <w:next w:val="PGPText"/>
    <w:qFormat/>
    <w:rsid w:val="007D6E2B"/>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7D6E2B"/>
    <w:pPr>
      <w:spacing w:after="0" w:line="240" w:lineRule="auto"/>
      <w:jc w:val="right"/>
    </w:pPr>
    <w:rPr>
      <w:rFonts w:eastAsia="Times New Roman" w:cs="Arial"/>
      <w:b/>
      <w:noProof/>
      <w:spacing w:val="-30"/>
      <w:sz w:val="90"/>
    </w:rPr>
  </w:style>
  <w:style w:type="paragraph" w:customStyle="1" w:styleId="PGPText">
    <w:name w:val="PGP Text"/>
    <w:link w:val="PGPTextChar"/>
    <w:rsid w:val="007D6E2B"/>
    <w:pPr>
      <w:spacing w:after="0" w:line="240" w:lineRule="auto"/>
    </w:pPr>
    <w:rPr>
      <w:rFonts w:eastAsia="Times New Roman" w:cs="Arial"/>
    </w:rPr>
  </w:style>
  <w:style w:type="paragraph" w:customStyle="1" w:styleId="PGPTitle">
    <w:name w:val="PGP Title"/>
    <w:basedOn w:val="PGPText"/>
    <w:next w:val="PGPText"/>
    <w:rsid w:val="007D6E2B"/>
    <w:pPr>
      <w:spacing w:before="180"/>
      <w:ind w:right="360"/>
    </w:pPr>
    <w:rPr>
      <w:b/>
      <w:bCs/>
      <w:szCs w:val="24"/>
    </w:rPr>
  </w:style>
  <w:style w:type="paragraph" w:customStyle="1" w:styleId="zPGPFooter">
    <w:name w:val="zPGP Footer"/>
    <w:rsid w:val="007D6E2B"/>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7D6E2B"/>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7D6E2B"/>
    <w:rPr>
      <w:rFonts w:eastAsia="Times New Roman" w:cs="Arial"/>
    </w:rPr>
  </w:style>
  <w:style w:type="paragraph" w:customStyle="1" w:styleId="zLGPIcon3ColumnTbl">
    <w:name w:val="zLGPIcon3ColumnTbl"/>
    <w:basedOn w:val="LGPTitle"/>
    <w:rsid w:val="007D6E2B"/>
    <w:rPr>
      <w:i/>
    </w:rPr>
  </w:style>
  <w:style w:type="paragraph" w:customStyle="1" w:styleId="zLGP4ColumnTbl">
    <w:name w:val="zLGP4ColumnTbl"/>
    <w:basedOn w:val="LGPTitle"/>
    <w:rsid w:val="007D6E2B"/>
    <w:rPr>
      <w:rFonts w:cstheme="minorBidi"/>
      <w:bCs/>
      <w:vanish/>
      <w:color w:val="FF0000"/>
    </w:rPr>
  </w:style>
  <w:style w:type="paragraph" w:customStyle="1" w:styleId="zLGP2ColumnTbl">
    <w:name w:val="zLGP2ColumnTbl"/>
    <w:basedOn w:val="LGPTitle"/>
    <w:rsid w:val="007D6E2B"/>
    <w:rPr>
      <w:bCs/>
      <w:vanish/>
      <w:color w:val="FF0000"/>
    </w:rPr>
  </w:style>
  <w:style w:type="paragraph" w:customStyle="1" w:styleId="LessonTitleContinued">
    <w:name w:val="Lesson Title Continued"/>
    <w:basedOn w:val="Heading2"/>
    <w:next w:val="LGPText"/>
    <w:rsid w:val="007D6E2B"/>
    <w:pPr>
      <w:outlineLvl w:val="9"/>
    </w:pPr>
  </w:style>
  <w:style w:type="paragraph" w:customStyle="1" w:styleId="LGPNumber1">
    <w:name w:val="LGP Number 1"/>
    <w:basedOn w:val="LGPText"/>
    <w:qFormat/>
    <w:rsid w:val="007D6E2B"/>
    <w:pPr>
      <w:numPr>
        <w:numId w:val="12"/>
      </w:numPr>
    </w:pPr>
  </w:style>
  <w:style w:type="paragraph" w:customStyle="1" w:styleId="LGPNumber2">
    <w:name w:val="LGP Number 2"/>
    <w:basedOn w:val="LGPText"/>
    <w:qFormat/>
    <w:rsid w:val="007D6E2B"/>
    <w:pPr>
      <w:numPr>
        <w:ilvl w:val="1"/>
        <w:numId w:val="12"/>
      </w:numPr>
    </w:pPr>
  </w:style>
  <w:style w:type="paragraph" w:customStyle="1" w:styleId="LGPNumber3">
    <w:name w:val="LGP Number 3"/>
    <w:basedOn w:val="LGPText"/>
    <w:qFormat/>
    <w:rsid w:val="007D6E2B"/>
    <w:pPr>
      <w:numPr>
        <w:ilvl w:val="2"/>
        <w:numId w:val="12"/>
      </w:numPr>
    </w:pPr>
  </w:style>
  <w:style w:type="paragraph" w:customStyle="1" w:styleId="LGPNumber4">
    <w:name w:val="LGP Number 4"/>
    <w:basedOn w:val="LGPText"/>
    <w:qFormat/>
    <w:rsid w:val="007D6E2B"/>
    <w:pPr>
      <w:numPr>
        <w:ilvl w:val="3"/>
        <w:numId w:val="12"/>
      </w:numPr>
    </w:pPr>
  </w:style>
  <w:style w:type="paragraph" w:customStyle="1" w:styleId="LGPNumber5">
    <w:name w:val="LGP Number 5"/>
    <w:basedOn w:val="LGPText"/>
    <w:qFormat/>
    <w:rsid w:val="007D6E2B"/>
    <w:pPr>
      <w:numPr>
        <w:ilvl w:val="4"/>
        <w:numId w:val="12"/>
      </w:numPr>
    </w:pPr>
  </w:style>
  <w:style w:type="paragraph" w:customStyle="1" w:styleId="LGPNumber6">
    <w:name w:val="LGP Number 6"/>
    <w:basedOn w:val="LGPText"/>
    <w:qFormat/>
    <w:rsid w:val="007D6E2B"/>
    <w:pPr>
      <w:numPr>
        <w:ilvl w:val="5"/>
        <w:numId w:val="12"/>
      </w:numPr>
    </w:pPr>
  </w:style>
  <w:style w:type="paragraph" w:customStyle="1" w:styleId="LGPNumber7">
    <w:name w:val="LGP Number 7"/>
    <w:basedOn w:val="LGPText"/>
    <w:qFormat/>
    <w:rsid w:val="007D6E2B"/>
    <w:pPr>
      <w:numPr>
        <w:ilvl w:val="6"/>
        <w:numId w:val="12"/>
      </w:numPr>
    </w:pPr>
  </w:style>
  <w:style w:type="paragraph" w:customStyle="1" w:styleId="LGPNumber8">
    <w:name w:val="LGP Number 8"/>
    <w:basedOn w:val="LGPText"/>
    <w:qFormat/>
    <w:rsid w:val="007D6E2B"/>
    <w:pPr>
      <w:numPr>
        <w:ilvl w:val="7"/>
        <w:numId w:val="12"/>
      </w:numPr>
    </w:pPr>
  </w:style>
  <w:style w:type="paragraph" w:customStyle="1" w:styleId="LGPNumber9">
    <w:name w:val="LGP Number 9"/>
    <w:basedOn w:val="LGPText"/>
    <w:qFormat/>
    <w:rsid w:val="007D6E2B"/>
    <w:pPr>
      <w:numPr>
        <w:ilvl w:val="8"/>
        <w:numId w:val="12"/>
      </w:numPr>
    </w:pPr>
  </w:style>
  <w:style w:type="paragraph" w:customStyle="1" w:styleId="LGPBullet2">
    <w:name w:val="LGP Bullet 2"/>
    <w:basedOn w:val="LGPText"/>
    <w:rsid w:val="007D6E2B"/>
    <w:pPr>
      <w:numPr>
        <w:ilvl w:val="1"/>
        <w:numId w:val="4"/>
      </w:numPr>
    </w:pPr>
  </w:style>
  <w:style w:type="paragraph" w:customStyle="1" w:styleId="LGPBullet3">
    <w:name w:val="LGP Bullet 3"/>
    <w:basedOn w:val="LGPText"/>
    <w:qFormat/>
    <w:rsid w:val="007D6E2B"/>
    <w:pPr>
      <w:numPr>
        <w:ilvl w:val="2"/>
        <w:numId w:val="4"/>
      </w:numPr>
    </w:pPr>
  </w:style>
  <w:style w:type="paragraph" w:customStyle="1" w:styleId="LGPBullet4">
    <w:name w:val="LGP Bullet 4"/>
    <w:basedOn w:val="LGPText"/>
    <w:qFormat/>
    <w:rsid w:val="007D6E2B"/>
    <w:pPr>
      <w:numPr>
        <w:ilvl w:val="3"/>
        <w:numId w:val="4"/>
      </w:numPr>
    </w:pPr>
  </w:style>
  <w:style w:type="paragraph" w:customStyle="1" w:styleId="LGPBullet5">
    <w:name w:val="LGP Bullet 5"/>
    <w:basedOn w:val="LGPText"/>
    <w:qFormat/>
    <w:rsid w:val="007D6E2B"/>
    <w:pPr>
      <w:numPr>
        <w:ilvl w:val="4"/>
        <w:numId w:val="4"/>
      </w:numPr>
    </w:pPr>
  </w:style>
  <w:style w:type="paragraph" w:customStyle="1" w:styleId="LGPBullet6">
    <w:name w:val="LGP Bullet 6"/>
    <w:basedOn w:val="LGPText"/>
    <w:qFormat/>
    <w:rsid w:val="007D6E2B"/>
    <w:pPr>
      <w:numPr>
        <w:ilvl w:val="5"/>
        <w:numId w:val="4"/>
      </w:numPr>
    </w:pPr>
  </w:style>
  <w:style w:type="paragraph" w:customStyle="1" w:styleId="LGPBullet7">
    <w:name w:val="LGP Bullet 7"/>
    <w:basedOn w:val="LGPText"/>
    <w:qFormat/>
    <w:rsid w:val="007D6E2B"/>
    <w:pPr>
      <w:numPr>
        <w:ilvl w:val="6"/>
        <w:numId w:val="4"/>
      </w:numPr>
    </w:pPr>
  </w:style>
  <w:style w:type="paragraph" w:customStyle="1" w:styleId="LGPBullet8">
    <w:name w:val="LGP Bullet 8"/>
    <w:basedOn w:val="LGPText"/>
    <w:qFormat/>
    <w:rsid w:val="007D6E2B"/>
    <w:pPr>
      <w:numPr>
        <w:ilvl w:val="7"/>
        <w:numId w:val="4"/>
      </w:numPr>
    </w:pPr>
  </w:style>
  <w:style w:type="paragraph" w:customStyle="1" w:styleId="LGPBullet9">
    <w:name w:val="LGP Bullet 9"/>
    <w:basedOn w:val="LGPText"/>
    <w:qFormat/>
    <w:rsid w:val="007D6E2B"/>
    <w:pPr>
      <w:numPr>
        <w:ilvl w:val="8"/>
        <w:numId w:val="4"/>
      </w:numPr>
    </w:pPr>
  </w:style>
  <w:style w:type="numbering" w:customStyle="1" w:styleId="zLGPBulletList">
    <w:name w:val="zLGP Bullet List"/>
    <w:basedOn w:val="NoList"/>
    <w:uiPriority w:val="99"/>
    <w:rsid w:val="007D6E2B"/>
    <w:pPr>
      <w:numPr>
        <w:numId w:val="4"/>
      </w:numPr>
    </w:pPr>
  </w:style>
  <w:style w:type="paragraph" w:customStyle="1" w:styleId="PGPBullet">
    <w:name w:val="PGP Bullet"/>
    <w:basedOn w:val="PGPText"/>
    <w:rsid w:val="007D6E2B"/>
    <w:pPr>
      <w:numPr>
        <w:numId w:val="5"/>
      </w:numPr>
    </w:pPr>
  </w:style>
  <w:style w:type="paragraph" w:customStyle="1" w:styleId="zLGPIconPicHolder">
    <w:name w:val="zLGPIconPicHolder"/>
    <w:basedOn w:val="LGPTitle"/>
    <w:rsid w:val="007D6E2B"/>
    <w:rPr>
      <w:color w:val="FF0000"/>
    </w:rPr>
  </w:style>
  <w:style w:type="paragraph" w:customStyle="1" w:styleId="zPGPCoverPageGraphic">
    <w:name w:val="zPGP CoverPage Graphic"/>
    <w:next w:val="PGPText"/>
    <w:rsid w:val="007D6E2B"/>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7D6E2B"/>
    <w:rPr>
      <w:rFonts w:ascii="Tahoma" w:hAnsi="Tahoma"/>
    </w:rPr>
  </w:style>
  <w:style w:type="paragraph" w:customStyle="1" w:styleId="LGPBulletList">
    <w:name w:val="LGP Bullet List"/>
    <w:basedOn w:val="LGPText"/>
    <w:qFormat/>
    <w:rsid w:val="007D6E2B"/>
    <w:pPr>
      <w:numPr>
        <w:numId w:val="11"/>
      </w:numPr>
      <w:spacing w:after="120"/>
    </w:pPr>
  </w:style>
  <w:style w:type="paragraph" w:customStyle="1" w:styleId="LGPBulletList2">
    <w:name w:val="LGP Bullet List 2"/>
    <w:basedOn w:val="LGPText"/>
    <w:qFormat/>
    <w:rsid w:val="007D6E2B"/>
    <w:pPr>
      <w:numPr>
        <w:numId w:val="6"/>
      </w:numPr>
    </w:pPr>
    <w:rPr>
      <w:rFonts w:ascii="Book Antiqua" w:hAnsi="Book Antiqua"/>
      <w:color w:val="auto"/>
    </w:rPr>
  </w:style>
  <w:style w:type="paragraph" w:customStyle="1" w:styleId="zLGPCoverPageGraphic">
    <w:name w:val="zLGP CoverPage Graphic"/>
    <w:next w:val="LGPText"/>
    <w:rsid w:val="007D6E2B"/>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7D6E2B"/>
  </w:style>
  <w:style w:type="paragraph" w:customStyle="1" w:styleId="LGPRevisionDate">
    <w:name w:val="LGP Revision Date"/>
    <w:basedOn w:val="LGPText"/>
    <w:next w:val="LGPText"/>
    <w:rsid w:val="007D6E2B"/>
  </w:style>
  <w:style w:type="paragraph" w:customStyle="1" w:styleId="LGPGraphicCues">
    <w:name w:val="LGP Graphic Cues"/>
    <w:basedOn w:val="LGPText"/>
    <w:qFormat/>
    <w:rsid w:val="007D6E2B"/>
    <w:pPr>
      <w:jc w:val="center"/>
    </w:pPr>
    <w:rPr>
      <w:rFonts w:ascii="Arial Narrow" w:hAnsi="Arial Narrow"/>
      <w:sz w:val="18"/>
    </w:rPr>
  </w:style>
  <w:style w:type="paragraph" w:customStyle="1" w:styleId="LGPGraphicCuesTitle">
    <w:name w:val="LGP Graphic Cues Title"/>
    <w:basedOn w:val="LGPTitle"/>
    <w:next w:val="LGPText"/>
    <w:rsid w:val="007D6E2B"/>
    <w:pPr>
      <w:jc w:val="center"/>
    </w:pPr>
    <w:rPr>
      <w:rFonts w:cs="Arial"/>
      <w:sz w:val="36"/>
      <w:szCs w:val="36"/>
    </w:rPr>
  </w:style>
  <w:style w:type="paragraph" w:customStyle="1" w:styleId="StyleLGPTitleCenteredPatternClearWhite">
    <w:name w:val="Style LGP Title + Centered Pattern: Clear (White)"/>
    <w:basedOn w:val="Normal"/>
    <w:rsid w:val="007D6E2B"/>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7D6E2B"/>
    <w:pPr>
      <w:spacing w:before="180" w:after="120"/>
      <w:jc w:val="right"/>
    </w:pPr>
    <w:rPr>
      <w:i/>
    </w:rPr>
  </w:style>
  <w:style w:type="paragraph" w:customStyle="1" w:styleId="PGPContinueNextPage">
    <w:name w:val="PGP Continue Next Page"/>
    <w:basedOn w:val="PGPText"/>
    <w:next w:val="PGPText"/>
    <w:rsid w:val="007D6E2B"/>
    <w:pPr>
      <w:spacing w:before="180"/>
      <w:jc w:val="right"/>
    </w:pPr>
    <w:rPr>
      <w:i/>
    </w:rPr>
  </w:style>
  <w:style w:type="table" w:styleId="MediumShading1-Accent1">
    <w:name w:val="Medium Shading 1 Accent 1"/>
    <w:aliases w:val="AnalystSolutions Table"/>
    <w:basedOn w:val="TableNormal"/>
    <w:uiPriority w:val="63"/>
    <w:rsid w:val="007D6E2B"/>
    <w:pPr>
      <w:spacing w:after="0" w:line="240" w:lineRule="auto"/>
    </w:pPr>
    <w:rPr>
      <w:rFonts w:ascii="Arial Narrow" w:eastAsiaTheme="minorHAnsi" w:hAnsi="Arial Narrow"/>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7D6E2B"/>
    <w:rPr>
      <w:rFonts w:eastAsia="Times New Roman" w:cs="Arial"/>
      <w:b/>
      <w:bCs/>
      <w:i/>
      <w:iCs/>
      <w:noProof/>
      <w:sz w:val="28"/>
      <w:szCs w:val="28"/>
    </w:rPr>
  </w:style>
  <w:style w:type="character" w:customStyle="1" w:styleId="Heading6Char">
    <w:name w:val="Heading 6 Char"/>
    <w:basedOn w:val="DefaultParagraphFont"/>
    <w:link w:val="Heading6"/>
    <w:uiPriority w:val="9"/>
    <w:rsid w:val="007D6E2B"/>
    <w:rPr>
      <w:rFonts w:eastAsia="Times New Roman" w:cs="Arial"/>
      <w:b/>
      <w:bCs/>
      <w:noProof/>
      <w:szCs w:val="24"/>
    </w:rPr>
  </w:style>
  <w:style w:type="character" w:customStyle="1" w:styleId="Heading7Char">
    <w:name w:val="Heading 7 Char"/>
    <w:basedOn w:val="DefaultParagraphFont"/>
    <w:link w:val="Heading7"/>
    <w:uiPriority w:val="9"/>
    <w:rsid w:val="007D6E2B"/>
    <w:rPr>
      <w:rFonts w:eastAsia="Times New Roman" w:cs="Arial"/>
      <w:noProof/>
      <w:szCs w:val="24"/>
    </w:rPr>
  </w:style>
  <w:style w:type="character" w:customStyle="1" w:styleId="Heading8Char">
    <w:name w:val="Heading 8 Char"/>
    <w:basedOn w:val="DefaultParagraphFont"/>
    <w:link w:val="Heading8"/>
    <w:uiPriority w:val="9"/>
    <w:rsid w:val="007D6E2B"/>
    <w:rPr>
      <w:rFonts w:eastAsia="Times New Roman" w:cs="Arial"/>
      <w:i/>
      <w:iCs/>
      <w:noProof/>
      <w:szCs w:val="24"/>
    </w:rPr>
  </w:style>
  <w:style w:type="character" w:customStyle="1" w:styleId="Heading9Char">
    <w:name w:val="Heading 9 Char"/>
    <w:basedOn w:val="DefaultParagraphFont"/>
    <w:link w:val="Heading9"/>
    <w:uiPriority w:val="9"/>
    <w:rsid w:val="007D6E2B"/>
    <w:rPr>
      <w:rFonts w:eastAsia="MS Gothic" w:cs="Arial"/>
      <w:i/>
      <w:noProof/>
      <w:szCs w:val="24"/>
    </w:rPr>
  </w:style>
  <w:style w:type="paragraph" w:styleId="TOC4">
    <w:name w:val="toc 4"/>
    <w:basedOn w:val="Normal"/>
    <w:next w:val="Normal"/>
    <w:semiHidden/>
    <w:rsid w:val="007D6E2B"/>
    <w:pPr>
      <w:spacing w:before="60" w:after="180" w:line="240" w:lineRule="auto"/>
      <w:ind w:left="720"/>
    </w:pPr>
    <w:rPr>
      <w:rFonts w:eastAsia="Times New Roman" w:cs="Arial"/>
      <w:noProof/>
    </w:rPr>
  </w:style>
  <w:style w:type="paragraph" w:styleId="TOC5">
    <w:name w:val="toc 5"/>
    <w:basedOn w:val="Normal"/>
    <w:next w:val="Normal"/>
    <w:semiHidden/>
    <w:rsid w:val="007D6E2B"/>
    <w:pPr>
      <w:spacing w:before="60" w:after="180" w:line="240" w:lineRule="auto"/>
      <w:ind w:left="965"/>
    </w:pPr>
    <w:rPr>
      <w:rFonts w:eastAsia="Times New Roman" w:cs="Arial"/>
      <w:noProof/>
    </w:rPr>
  </w:style>
  <w:style w:type="paragraph" w:styleId="TOC6">
    <w:name w:val="toc 6"/>
    <w:basedOn w:val="Normal"/>
    <w:next w:val="Normal"/>
    <w:semiHidden/>
    <w:rsid w:val="007D6E2B"/>
    <w:pPr>
      <w:spacing w:before="60" w:after="180" w:line="240" w:lineRule="auto"/>
      <w:ind w:left="1195"/>
    </w:pPr>
    <w:rPr>
      <w:rFonts w:eastAsia="Times New Roman" w:cs="Arial"/>
      <w:noProof/>
    </w:rPr>
  </w:style>
  <w:style w:type="paragraph" w:styleId="TOC7">
    <w:name w:val="toc 7"/>
    <w:basedOn w:val="Normal"/>
    <w:next w:val="Normal"/>
    <w:semiHidden/>
    <w:rsid w:val="007D6E2B"/>
    <w:pPr>
      <w:spacing w:before="60" w:after="180" w:line="240" w:lineRule="auto"/>
      <w:ind w:left="1440"/>
    </w:pPr>
    <w:rPr>
      <w:rFonts w:eastAsia="Times New Roman" w:cs="Arial"/>
      <w:noProof/>
    </w:rPr>
  </w:style>
  <w:style w:type="paragraph" w:styleId="TOC8">
    <w:name w:val="toc 8"/>
    <w:basedOn w:val="Normal"/>
    <w:next w:val="Normal"/>
    <w:semiHidden/>
    <w:rsid w:val="007D6E2B"/>
    <w:pPr>
      <w:spacing w:before="60" w:after="180" w:line="240" w:lineRule="auto"/>
      <w:ind w:left="1685"/>
    </w:pPr>
    <w:rPr>
      <w:rFonts w:eastAsia="Times New Roman" w:cs="Arial"/>
      <w:noProof/>
    </w:rPr>
  </w:style>
  <w:style w:type="paragraph" w:styleId="TOC9">
    <w:name w:val="toc 9"/>
    <w:basedOn w:val="Normal"/>
    <w:next w:val="Normal"/>
    <w:semiHidden/>
    <w:rsid w:val="007D6E2B"/>
    <w:pPr>
      <w:spacing w:before="60" w:after="180" w:line="240" w:lineRule="auto"/>
      <w:ind w:left="1915"/>
    </w:pPr>
    <w:rPr>
      <w:rFonts w:eastAsia="Times New Roman" w:cs="Arial"/>
      <w:noProof/>
    </w:rPr>
  </w:style>
  <w:style w:type="paragraph" w:customStyle="1" w:styleId="MyStyle">
    <w:name w:val="MyStyle"/>
    <w:qFormat/>
    <w:rsid w:val="007D6E2B"/>
    <w:rPr>
      <w:rFonts w:eastAsiaTheme="minorHAnsi"/>
      <w:b/>
      <w:sz w:val="36"/>
      <w:szCs w:val="24"/>
    </w:rPr>
  </w:style>
  <w:style w:type="paragraph" w:customStyle="1" w:styleId="SGPTOC">
    <w:name w:val="SGP TOC"/>
    <w:basedOn w:val="Normal"/>
    <w:next w:val="Normal"/>
    <w:rsid w:val="007D6E2B"/>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7D6E2B"/>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7D6E2B"/>
    <w:rPr>
      <w:b/>
      <w:bCs/>
      <w:color w:val="002868" w:themeColor="accent1"/>
      <w:sz w:val="18"/>
      <w:szCs w:val="18"/>
    </w:rPr>
  </w:style>
  <w:style w:type="paragraph" w:styleId="Title">
    <w:name w:val="Title"/>
    <w:basedOn w:val="Normal"/>
    <w:next w:val="Normal"/>
    <w:link w:val="TitleChar"/>
    <w:uiPriority w:val="10"/>
    <w:qFormat/>
    <w:rsid w:val="007D6E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7D6E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7D6E2B"/>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7D6E2B"/>
    <w:rPr>
      <w:rFonts w:asciiTheme="majorHAnsi" w:eastAsiaTheme="majorEastAsia" w:hAnsiTheme="majorHAnsi" w:cstheme="majorBidi"/>
      <w:szCs w:val="24"/>
    </w:rPr>
  </w:style>
  <w:style w:type="character" w:styleId="Strong">
    <w:name w:val="Strong"/>
    <w:basedOn w:val="DefaultParagraphFont"/>
    <w:uiPriority w:val="22"/>
    <w:qFormat/>
    <w:rsid w:val="007D6E2B"/>
    <w:rPr>
      <w:b/>
      <w:bCs/>
    </w:rPr>
  </w:style>
  <w:style w:type="character" w:styleId="Emphasis">
    <w:name w:val="Emphasis"/>
    <w:basedOn w:val="DefaultParagraphFont"/>
    <w:uiPriority w:val="20"/>
    <w:qFormat/>
    <w:rsid w:val="007D6E2B"/>
    <w:rPr>
      <w:rFonts w:asciiTheme="minorHAnsi" w:hAnsiTheme="minorHAnsi"/>
      <w:b/>
      <w:i/>
      <w:iCs/>
    </w:rPr>
  </w:style>
  <w:style w:type="paragraph" w:styleId="NoSpacing">
    <w:name w:val="No Spacing"/>
    <w:basedOn w:val="Normal"/>
    <w:uiPriority w:val="1"/>
    <w:qFormat/>
    <w:rsid w:val="007D6E2B"/>
    <w:rPr>
      <w:szCs w:val="32"/>
    </w:rPr>
  </w:style>
  <w:style w:type="paragraph" w:styleId="ListParagraph">
    <w:name w:val="List Paragraph"/>
    <w:basedOn w:val="Normal"/>
    <w:uiPriority w:val="34"/>
    <w:qFormat/>
    <w:rsid w:val="007D6E2B"/>
    <w:pPr>
      <w:ind w:left="720"/>
      <w:contextualSpacing/>
    </w:pPr>
  </w:style>
  <w:style w:type="paragraph" w:styleId="Quote">
    <w:name w:val="Quote"/>
    <w:basedOn w:val="Normal"/>
    <w:next w:val="Normal"/>
    <w:link w:val="QuoteChar"/>
    <w:uiPriority w:val="29"/>
    <w:qFormat/>
    <w:rsid w:val="007D6E2B"/>
    <w:rPr>
      <w:i/>
      <w:szCs w:val="24"/>
    </w:rPr>
  </w:style>
  <w:style w:type="character" w:customStyle="1" w:styleId="QuoteChar">
    <w:name w:val="Quote Char"/>
    <w:basedOn w:val="DefaultParagraphFont"/>
    <w:link w:val="Quote"/>
    <w:uiPriority w:val="29"/>
    <w:rsid w:val="007D6E2B"/>
    <w:rPr>
      <w:i/>
      <w:szCs w:val="24"/>
    </w:rPr>
  </w:style>
  <w:style w:type="paragraph" w:styleId="IntenseQuote">
    <w:name w:val="Intense Quote"/>
    <w:basedOn w:val="Normal"/>
    <w:next w:val="Normal"/>
    <w:link w:val="IntenseQuoteChar"/>
    <w:uiPriority w:val="30"/>
    <w:qFormat/>
    <w:rsid w:val="007D6E2B"/>
    <w:pPr>
      <w:ind w:left="720" w:right="720"/>
    </w:pPr>
    <w:rPr>
      <w:b/>
      <w:i/>
    </w:rPr>
  </w:style>
  <w:style w:type="character" w:customStyle="1" w:styleId="IntenseQuoteChar">
    <w:name w:val="Intense Quote Char"/>
    <w:basedOn w:val="DefaultParagraphFont"/>
    <w:link w:val="IntenseQuote"/>
    <w:uiPriority w:val="30"/>
    <w:rsid w:val="007D6E2B"/>
    <w:rPr>
      <w:b/>
      <w:i/>
    </w:rPr>
  </w:style>
  <w:style w:type="character" w:styleId="SubtleEmphasis">
    <w:name w:val="Subtle Emphasis"/>
    <w:uiPriority w:val="19"/>
    <w:qFormat/>
    <w:rsid w:val="007D6E2B"/>
    <w:rPr>
      <w:i/>
      <w:color w:val="5A5A5A" w:themeColor="text1" w:themeTint="A5"/>
    </w:rPr>
  </w:style>
  <w:style w:type="character" w:styleId="IntenseEmphasis">
    <w:name w:val="Intense Emphasis"/>
    <w:basedOn w:val="DefaultParagraphFont"/>
    <w:uiPriority w:val="21"/>
    <w:qFormat/>
    <w:rsid w:val="007D6E2B"/>
    <w:rPr>
      <w:b/>
      <w:i/>
      <w:sz w:val="24"/>
      <w:szCs w:val="24"/>
      <w:u w:val="single"/>
    </w:rPr>
  </w:style>
  <w:style w:type="character" w:styleId="SubtleReference">
    <w:name w:val="Subtle Reference"/>
    <w:basedOn w:val="DefaultParagraphFont"/>
    <w:uiPriority w:val="31"/>
    <w:qFormat/>
    <w:rsid w:val="007D6E2B"/>
    <w:rPr>
      <w:sz w:val="24"/>
      <w:szCs w:val="24"/>
      <w:u w:val="single"/>
    </w:rPr>
  </w:style>
  <w:style w:type="character" w:styleId="IntenseReference">
    <w:name w:val="Intense Reference"/>
    <w:basedOn w:val="DefaultParagraphFont"/>
    <w:uiPriority w:val="32"/>
    <w:qFormat/>
    <w:rsid w:val="007D6E2B"/>
    <w:rPr>
      <w:b/>
      <w:sz w:val="24"/>
      <w:u w:val="single"/>
    </w:rPr>
  </w:style>
  <w:style w:type="character" w:styleId="BookTitle">
    <w:name w:val="Book Title"/>
    <w:basedOn w:val="DefaultParagraphFont"/>
    <w:uiPriority w:val="33"/>
    <w:qFormat/>
    <w:rsid w:val="007D6E2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7D6E2B"/>
    <w:pPr>
      <w:outlineLvl w:val="9"/>
    </w:pPr>
    <w:rPr>
      <w:szCs w:val="22"/>
    </w:rPr>
  </w:style>
  <w:style w:type="paragraph" w:customStyle="1" w:styleId="LGPBulletList3">
    <w:name w:val="LGP Bullet List 3"/>
    <w:basedOn w:val="LGPText"/>
    <w:qFormat/>
    <w:rsid w:val="007D6E2B"/>
    <w:pPr>
      <w:numPr>
        <w:numId w:val="7"/>
      </w:numPr>
    </w:pPr>
    <w:rPr>
      <w:rFonts w:ascii="Book Antiqua" w:hAnsi="Book Antiqua"/>
      <w:color w:val="auto"/>
    </w:rPr>
  </w:style>
  <w:style w:type="character" w:customStyle="1" w:styleId="LGPTextChar">
    <w:name w:val="LGP Text Char"/>
    <w:basedOn w:val="DefaultParagraphFont"/>
    <w:link w:val="LGPText"/>
    <w:rsid w:val="007D6E2B"/>
    <w:rPr>
      <w:rFonts w:eastAsia="Times New Roman"/>
    </w:rPr>
  </w:style>
  <w:style w:type="table" w:customStyle="1" w:styleId="AnalystSolutions">
    <w:name w:val="AnalystSolutions"/>
    <w:basedOn w:val="TableNormal"/>
    <w:uiPriority w:val="99"/>
    <w:rsid w:val="007D6E2B"/>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numbering" w:customStyle="1" w:styleId="zLGPNumberedList">
    <w:name w:val="zLGP Numbered List"/>
    <w:basedOn w:val="NoList"/>
    <w:uiPriority w:val="99"/>
    <w:rsid w:val="00E12E3C"/>
    <w:pPr>
      <w:numPr>
        <w:numId w:val="14"/>
      </w:numPr>
    </w:pPr>
  </w:style>
  <w:style w:type="character" w:customStyle="1" w:styleId="LGPTitleChar">
    <w:name w:val="LGP Title Char"/>
    <w:basedOn w:val="DefaultParagraphFont"/>
    <w:link w:val="LGPTitle"/>
    <w:rsid w:val="005E49D8"/>
    <w:rPr>
      <w:rFonts w:eastAsia="Times New Roman"/>
      <w:b/>
      <w:szCs w:val="24"/>
    </w:rPr>
  </w:style>
  <w:style w:type="character" w:styleId="CommentReference">
    <w:name w:val="annotation reference"/>
    <w:basedOn w:val="DefaultParagraphFont"/>
    <w:uiPriority w:val="99"/>
    <w:unhideWhenUsed/>
    <w:rsid w:val="005E49D8"/>
    <w:rPr>
      <w:sz w:val="16"/>
      <w:szCs w:val="16"/>
    </w:rPr>
  </w:style>
  <w:style w:type="paragraph" w:styleId="CommentText">
    <w:name w:val="annotation text"/>
    <w:basedOn w:val="Normal"/>
    <w:link w:val="CommentTextChar"/>
    <w:autoRedefine/>
    <w:uiPriority w:val="99"/>
    <w:unhideWhenUsed/>
    <w:rsid w:val="005E49D8"/>
    <w:pPr>
      <w:spacing w:after="0" w:line="240" w:lineRule="auto"/>
    </w:pPr>
    <w:rPr>
      <w:rFonts w:eastAsia="Times New Roman"/>
      <w:color w:val="auto"/>
      <w:sz w:val="20"/>
    </w:rPr>
  </w:style>
  <w:style w:type="character" w:customStyle="1" w:styleId="CommentTextChar">
    <w:name w:val="Comment Text Char"/>
    <w:basedOn w:val="DefaultParagraphFont"/>
    <w:link w:val="CommentText"/>
    <w:uiPriority w:val="99"/>
    <w:rsid w:val="005E49D8"/>
    <w:rPr>
      <w:rFonts w:eastAsia="Times New Roman"/>
      <w:color w:val="auto"/>
      <w:sz w:val="20"/>
    </w:rPr>
  </w:style>
  <w:style w:type="numbering" w:customStyle="1" w:styleId="zLGPNumberList2">
    <w:name w:val="zLGP Number List2"/>
    <w:basedOn w:val="NoList"/>
    <w:uiPriority w:val="99"/>
    <w:rsid w:val="005E49D8"/>
  </w:style>
  <w:style w:type="numbering" w:customStyle="1" w:styleId="AnalystSolutionsBulletsinTable">
    <w:name w:val="AnalystSolutions Bullets in Table"/>
    <w:uiPriority w:val="99"/>
    <w:rsid w:val="005E49D8"/>
    <w:pPr>
      <w:numPr>
        <w:numId w:val="20"/>
      </w:numPr>
    </w:pPr>
  </w:style>
  <w:style w:type="numbering" w:customStyle="1" w:styleId="AnalystSolutionsBulletsinTable1">
    <w:name w:val="AnalystSolutions Bullets in Table1"/>
    <w:uiPriority w:val="99"/>
    <w:rsid w:val="005E49D8"/>
    <w:pPr>
      <w:numPr>
        <w:numId w:val="21"/>
      </w:numPr>
    </w:pPr>
  </w:style>
  <w:style w:type="paragraph" w:styleId="CommentSubject">
    <w:name w:val="annotation subject"/>
    <w:basedOn w:val="CommentText"/>
    <w:next w:val="CommentText"/>
    <w:link w:val="CommentSubjectChar"/>
    <w:uiPriority w:val="99"/>
    <w:semiHidden/>
    <w:unhideWhenUsed/>
    <w:rsid w:val="003364FE"/>
    <w:pPr>
      <w:spacing w:after="200"/>
    </w:pPr>
    <w:rPr>
      <w:rFonts w:eastAsiaTheme="minorEastAsia"/>
      <w:b/>
      <w:bCs/>
      <w:color w:val="002868"/>
    </w:rPr>
  </w:style>
  <w:style w:type="character" w:customStyle="1" w:styleId="CommentSubjectChar">
    <w:name w:val="Comment Subject Char"/>
    <w:basedOn w:val="CommentTextChar"/>
    <w:link w:val="CommentSubject"/>
    <w:uiPriority w:val="99"/>
    <w:semiHidden/>
    <w:rsid w:val="003364FE"/>
    <w:rPr>
      <w:rFonts w:eastAsia="Times New Roman"/>
      <w:b/>
      <w:bCs/>
      <w:color w:val="auto"/>
      <w:sz w:val="20"/>
    </w:rPr>
  </w:style>
  <w:style w:type="paragraph" w:styleId="Revision">
    <w:name w:val="Revision"/>
    <w:hidden/>
    <w:uiPriority w:val="99"/>
    <w:semiHidden/>
    <w:rsid w:val="00EB70D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tif"/><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8.t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B93B99-DF69-42D0-85A9-E7EBA4E10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Template>
  <TotalTime>5</TotalTime>
  <Pages>34</Pages>
  <Words>9012</Words>
  <Characters>51371</Characters>
  <Application>Microsoft Office Word</Application>
  <DocSecurity>0</DocSecurity>
  <Lines>428</Lines>
  <Paragraphs>120</Paragraphs>
  <ScaleCrop>false</ScaleCrop>
  <HeadingPairs>
    <vt:vector size="2" baseType="variant">
      <vt:variant>
        <vt:lpstr>Title</vt:lpstr>
      </vt:variant>
      <vt:variant>
        <vt:i4>1</vt:i4>
      </vt:variant>
    </vt:vector>
  </HeadingPairs>
  <TitlesOfParts>
    <vt:vector size="1" baseType="lpstr">
      <vt:lpstr>LeaderGuide Pro Plus</vt:lpstr>
    </vt:vector>
  </TitlesOfParts>
  <Company>Great Circle Learning</Company>
  <LinksUpToDate>false</LinksUpToDate>
  <CharactersWithSpaces>60263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lastModifiedBy>Jennifer</cp:lastModifiedBy>
  <cp:revision>3</cp:revision>
  <cp:lastPrinted>2018-09-20T16:35:00Z</cp:lastPrinted>
  <dcterms:created xsi:type="dcterms:W3CDTF">2018-09-20T16:34:00Z</dcterms:created>
  <dcterms:modified xsi:type="dcterms:W3CDTF">2018-09-20T16:40:00Z</dcterms:modified>
</cp:coreProperties>
</file>